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07016F7D" w14:textId="0291CDBE" w:rsidR="004D12EA" w:rsidRDefault="000B0AD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DF80645" wp14:editId="43B14430">
            <wp:extent cx="5943600" cy="760095"/>
            <wp:effectExtent l="0" t="0" r="0" b="1905"/>
            <wp:docPr id="83611230" name="Picture 3" descr="A black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11230" name="Picture 3" descr="A black text on a white background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238D9B1D" w:rsidR="004D12EA" w:rsidRDefault="000B0ADB" w:rsidP="004D12EA">
      <w:r>
        <w:rPr>
          <w:noProof/>
        </w:rPr>
        <w:drawing>
          <wp:inline distT="0" distB="0" distL="0" distR="0" wp14:anchorId="0A84723E" wp14:editId="27A59D8A">
            <wp:extent cx="5943600" cy="1837055"/>
            <wp:effectExtent l="0" t="0" r="0" b="4445"/>
            <wp:docPr id="128628138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281389" name="Picture 128628138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A6A3" w14:textId="17996FC8" w:rsidR="004D12EA" w:rsidRPr="000B0ADB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507CC169" w14:textId="76491FD7" w:rsidR="004D12EA" w:rsidRDefault="000B0ADB" w:rsidP="004D12EA">
      <w:r>
        <w:rPr>
          <w:noProof/>
        </w:rPr>
        <w:drawing>
          <wp:inline distT="0" distB="0" distL="0" distR="0" wp14:anchorId="6E576607" wp14:editId="78E0907D">
            <wp:extent cx="5943600" cy="1450975"/>
            <wp:effectExtent l="0" t="0" r="0" b="0"/>
            <wp:docPr id="397115639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115639" name="Picture 5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5A140F5C" w:rsidR="004D12EA" w:rsidRDefault="004D12EA" w:rsidP="004D12EA">
      <w:pPr>
        <w:rPr>
          <w:color w:val="002060"/>
        </w:rPr>
      </w:pPr>
      <w:r>
        <w:rPr>
          <w:color w:val="002060"/>
        </w:rPr>
        <w:t>Question 4</w:t>
      </w:r>
    </w:p>
    <w:p w14:paraId="4B4EF852" w14:textId="66C1EA0B" w:rsidR="00731B36" w:rsidRDefault="000B0AD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83C8535" wp14:editId="2C2712EA">
            <wp:extent cx="5943600" cy="1163955"/>
            <wp:effectExtent l="0" t="0" r="0" b="4445"/>
            <wp:docPr id="560786468" name="Picture 6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786468" name="Picture 6" descr="A close-up of a white squar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930A" w14:textId="77777777" w:rsidR="005C65A4" w:rsidRDefault="005C65A4" w:rsidP="004D12EA">
      <w:pPr>
        <w:rPr>
          <w:color w:val="002060"/>
        </w:rPr>
      </w:pPr>
    </w:p>
    <w:p w14:paraId="73436C20" w14:textId="77777777" w:rsidR="005C65A4" w:rsidRDefault="005C65A4" w:rsidP="004D12EA">
      <w:pPr>
        <w:rPr>
          <w:color w:val="002060"/>
        </w:rPr>
      </w:pPr>
    </w:p>
    <w:p w14:paraId="6E0CB1CC" w14:textId="77777777" w:rsidR="005C65A4" w:rsidRDefault="005C65A4" w:rsidP="004D12EA">
      <w:pPr>
        <w:rPr>
          <w:color w:val="002060"/>
        </w:rPr>
      </w:pPr>
    </w:p>
    <w:p w14:paraId="4451736F" w14:textId="77777777" w:rsidR="005C65A4" w:rsidRDefault="005C65A4" w:rsidP="004D12EA">
      <w:pPr>
        <w:rPr>
          <w:color w:val="002060"/>
        </w:rPr>
      </w:pPr>
    </w:p>
    <w:p w14:paraId="68A0ED34" w14:textId="77777777" w:rsidR="005C65A4" w:rsidRDefault="005C65A4" w:rsidP="004D12EA">
      <w:pPr>
        <w:rPr>
          <w:color w:val="002060"/>
        </w:rPr>
      </w:pPr>
    </w:p>
    <w:p w14:paraId="3007FEDA" w14:textId="03C64710" w:rsidR="004D12EA" w:rsidRDefault="004D12EA" w:rsidP="004D12EA">
      <w:pPr>
        <w:rPr>
          <w:color w:val="002060"/>
        </w:rPr>
      </w:pPr>
      <w:r>
        <w:rPr>
          <w:color w:val="002060"/>
        </w:rPr>
        <w:t>Question 5</w:t>
      </w:r>
    </w:p>
    <w:p w14:paraId="4F0324F2" w14:textId="77777777" w:rsidR="000B0ADB" w:rsidRDefault="000B0ADB" w:rsidP="004D12EA">
      <w:pPr>
        <w:rPr>
          <w:color w:val="002060"/>
        </w:rPr>
      </w:pPr>
    </w:p>
    <w:p w14:paraId="568A3ED6" w14:textId="46AD45AF" w:rsidR="004D12EA" w:rsidRDefault="000B0AD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C9F4D6" wp14:editId="2E5E8E7D">
            <wp:extent cx="5943600" cy="1280160"/>
            <wp:effectExtent l="0" t="0" r="0" b="2540"/>
            <wp:docPr id="528669088" name="Picture 7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669088" name="Picture 7" descr="A screenshot of a white square with black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717D8" w14:textId="3EEF9CCE" w:rsidR="004D12EA" w:rsidRDefault="004D12EA" w:rsidP="004D12EA">
      <w:pPr>
        <w:rPr>
          <w:color w:val="002060"/>
        </w:rPr>
      </w:pPr>
      <w:r>
        <w:rPr>
          <w:color w:val="002060"/>
        </w:rPr>
        <w:t>Question 6</w:t>
      </w:r>
    </w:p>
    <w:p w14:paraId="2317A39B" w14:textId="0AD42CF8" w:rsidR="004D12EA" w:rsidRDefault="000B0AD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CDDF31" wp14:editId="58E73327">
            <wp:extent cx="5943600" cy="1176020"/>
            <wp:effectExtent l="0" t="0" r="0" b="5080"/>
            <wp:docPr id="715282816" name="Picture 8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282816" name="Picture 8" descr="A close up of a white squar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7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56218" w14:textId="58BD6EDE" w:rsidR="004D12EA" w:rsidRDefault="004D12EA" w:rsidP="004D12EA">
      <w:pPr>
        <w:rPr>
          <w:color w:val="002060"/>
        </w:rPr>
      </w:pPr>
      <w:r>
        <w:rPr>
          <w:color w:val="002060"/>
        </w:rPr>
        <w:t>Question 7</w:t>
      </w:r>
    </w:p>
    <w:p w14:paraId="67EA0FED" w14:textId="359BFDB5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C60D003" wp14:editId="20A026F2">
            <wp:extent cx="5943600" cy="1050290"/>
            <wp:effectExtent l="0" t="0" r="0" b="3810"/>
            <wp:docPr id="465871439" name="Picture 9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871439" name="Picture 9" descr="A screenshot of a white box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AC8" w14:textId="5958B8FA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6588319D" w14:textId="2D0BEC6D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D79D111" wp14:editId="2C8772E8">
            <wp:extent cx="5943600" cy="809625"/>
            <wp:effectExtent l="0" t="0" r="0" b="3175"/>
            <wp:docPr id="2132776582" name="Picture 10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76582" name="Picture 10" descr="A close-up of a white square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429BFF90" w:rsidR="00731B36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A817BE" wp14:editId="751B0902">
            <wp:extent cx="5943600" cy="932815"/>
            <wp:effectExtent l="0" t="0" r="0" b="0"/>
            <wp:docPr id="1972658207" name="Picture 11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658207" name="Picture 11" descr="A close-up of a sign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A5F7" w14:textId="77777777" w:rsidR="005C65A4" w:rsidRDefault="005C65A4" w:rsidP="004D12EA">
      <w:pPr>
        <w:rPr>
          <w:color w:val="002060"/>
        </w:rPr>
      </w:pPr>
    </w:p>
    <w:p w14:paraId="092F3E10" w14:textId="00B8CD2B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10</w:t>
      </w:r>
    </w:p>
    <w:p w14:paraId="08B14E55" w14:textId="07D926A2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0ABD13F" wp14:editId="13BF0D5F">
            <wp:extent cx="5943600" cy="434975"/>
            <wp:effectExtent l="0" t="0" r="0" b="0"/>
            <wp:docPr id="64591896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18965" name="Picture 64591896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AF5DF" w14:textId="6F0341A7" w:rsidR="004D12EA" w:rsidRDefault="004D12EA" w:rsidP="004D12EA">
      <w:pPr>
        <w:rPr>
          <w:color w:val="002060"/>
        </w:rPr>
      </w:pPr>
      <w:r>
        <w:rPr>
          <w:color w:val="002060"/>
        </w:rPr>
        <w:t>Question 11</w:t>
      </w:r>
    </w:p>
    <w:p w14:paraId="6378D55E" w14:textId="1F7D7332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AB91244" wp14:editId="1D47F6D7">
            <wp:extent cx="5943600" cy="1644650"/>
            <wp:effectExtent l="0" t="0" r="0" b="6350"/>
            <wp:docPr id="183166349" name="Picture 13" descr="A screenshot of a questionna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66349" name="Picture 13" descr="A screenshot of a questionnair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4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7BD19" w14:textId="43202B43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40CC4E7D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128D1A3" wp14:editId="1B37A547">
            <wp:extent cx="5943600" cy="2489835"/>
            <wp:effectExtent l="0" t="0" r="0" b="0"/>
            <wp:docPr id="1287735027" name="Picture 14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735027" name="Picture 14" descr="A screenshot of a computer screen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00D3" w14:textId="56EBFC38" w:rsidR="004D12EA" w:rsidRDefault="004D12EA" w:rsidP="004D12EA">
      <w:pPr>
        <w:rPr>
          <w:color w:val="002060"/>
        </w:rPr>
      </w:pPr>
      <w:r>
        <w:rPr>
          <w:color w:val="002060"/>
        </w:rPr>
        <w:t>Question 13</w:t>
      </w:r>
    </w:p>
    <w:p w14:paraId="4A3CEF40" w14:textId="7C9B3A1D" w:rsidR="00731B36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A1173CD" wp14:editId="78E1F70D">
            <wp:extent cx="4667250" cy="1587663"/>
            <wp:effectExtent l="0" t="0" r="0" b="0"/>
            <wp:docPr id="17699455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945515" name="Picture 15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74315" cy="1590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7AA31" w14:textId="77777777" w:rsidR="005C65A4" w:rsidRDefault="005C65A4" w:rsidP="004D12EA">
      <w:pPr>
        <w:rPr>
          <w:color w:val="002060"/>
        </w:rPr>
      </w:pPr>
    </w:p>
    <w:p w14:paraId="38EB64D4" w14:textId="0FCFB0A0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14</w:t>
      </w:r>
    </w:p>
    <w:p w14:paraId="2C3DD29B" w14:textId="6C0AD041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E44C77" wp14:editId="12A7EEC0">
            <wp:extent cx="5943600" cy="1052830"/>
            <wp:effectExtent l="0" t="0" r="0" b="1270"/>
            <wp:docPr id="1477997723" name="Picture 1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997723" name="Picture 16" descr="A white square with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66F915CA" w14:textId="02D908BA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B307354" wp14:editId="2FA7CCCB">
            <wp:extent cx="5943600" cy="1148080"/>
            <wp:effectExtent l="0" t="0" r="0" b="0"/>
            <wp:docPr id="1750957057" name="Picture 17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957057" name="Picture 17" descr="A close-up of a white squar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67798" w14:textId="00C7B198" w:rsidR="004D12EA" w:rsidRDefault="004D12EA" w:rsidP="004D12EA">
      <w:pPr>
        <w:rPr>
          <w:color w:val="002060"/>
        </w:rPr>
      </w:pPr>
      <w:r>
        <w:rPr>
          <w:color w:val="002060"/>
        </w:rPr>
        <w:t>Question 16</w:t>
      </w:r>
    </w:p>
    <w:p w14:paraId="5749BE21" w14:textId="4DCF641D" w:rsidR="008E6A2F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840980F" wp14:editId="774C89CC">
            <wp:extent cx="5943600" cy="1052830"/>
            <wp:effectExtent l="0" t="0" r="0" b="1270"/>
            <wp:docPr id="1649162153" name="Picture 18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162153" name="Picture 18" descr="A close up of a white squar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AC184" w14:textId="78F12C9F" w:rsidR="004D12EA" w:rsidRDefault="004D12EA" w:rsidP="004D12EA">
      <w:pPr>
        <w:rPr>
          <w:color w:val="002060"/>
        </w:rPr>
      </w:pPr>
      <w:r>
        <w:rPr>
          <w:color w:val="002060"/>
        </w:rPr>
        <w:t>Question 17</w:t>
      </w:r>
    </w:p>
    <w:p w14:paraId="7BA4CA24" w14:textId="2E49E5F1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070D57" wp14:editId="7969705B">
            <wp:extent cx="5943600" cy="923290"/>
            <wp:effectExtent l="0" t="0" r="0" b="3810"/>
            <wp:docPr id="311349069" name="Picture 1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349069" name="Picture 19" descr="A white square with black text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64319" w14:textId="0F001D0F" w:rsidR="004D12EA" w:rsidRDefault="004D12EA" w:rsidP="004D12EA">
      <w:pPr>
        <w:rPr>
          <w:color w:val="002060"/>
        </w:rPr>
      </w:pPr>
      <w:r>
        <w:rPr>
          <w:color w:val="002060"/>
        </w:rPr>
        <w:t>Question 18</w:t>
      </w:r>
    </w:p>
    <w:p w14:paraId="351D5D91" w14:textId="68CE6C34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21A048B" wp14:editId="6E1226BE">
            <wp:extent cx="5943600" cy="930910"/>
            <wp:effectExtent l="0" t="0" r="0" b="0"/>
            <wp:docPr id="285328454" name="Picture 20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28454" name="Picture 20" descr="A close up of a sign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57A6B" w14:textId="77777777" w:rsidR="005C65A4" w:rsidRDefault="005C65A4" w:rsidP="004D12EA">
      <w:pPr>
        <w:rPr>
          <w:color w:val="002060"/>
        </w:rPr>
      </w:pPr>
    </w:p>
    <w:p w14:paraId="1D75254A" w14:textId="77777777" w:rsidR="005C65A4" w:rsidRDefault="005C65A4" w:rsidP="004D12EA">
      <w:pPr>
        <w:rPr>
          <w:color w:val="002060"/>
        </w:rPr>
      </w:pPr>
    </w:p>
    <w:p w14:paraId="34BAF670" w14:textId="77777777" w:rsidR="005C65A4" w:rsidRDefault="005C65A4" w:rsidP="004D12EA">
      <w:pPr>
        <w:rPr>
          <w:color w:val="002060"/>
        </w:rPr>
      </w:pPr>
    </w:p>
    <w:p w14:paraId="5AC480A1" w14:textId="322446C0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19</w:t>
      </w:r>
    </w:p>
    <w:p w14:paraId="4AE88023" w14:textId="6DE0E33A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77A2978" wp14:editId="119FABAF">
            <wp:extent cx="5943600" cy="1062990"/>
            <wp:effectExtent l="0" t="0" r="0" b="3810"/>
            <wp:docPr id="1332649852" name="Picture 21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649852" name="Picture 21" descr="A screenshot of a white square with black text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t>Question 20</w:t>
      </w:r>
    </w:p>
    <w:p w14:paraId="2255DF13" w14:textId="4C999E1F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C53E58D" wp14:editId="6A07BB02">
            <wp:extent cx="5943600" cy="1046480"/>
            <wp:effectExtent l="0" t="0" r="0" b="0"/>
            <wp:docPr id="1867208713" name="Picture 22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208713" name="Picture 22" descr="A close-up of a white square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0FD5" w14:textId="6B70659E" w:rsidR="004D12EA" w:rsidRDefault="004D12EA" w:rsidP="004D12EA">
      <w:pPr>
        <w:rPr>
          <w:color w:val="002060"/>
        </w:rPr>
      </w:pPr>
      <w:r>
        <w:rPr>
          <w:color w:val="002060"/>
        </w:rPr>
        <w:t>Question 21</w:t>
      </w:r>
    </w:p>
    <w:p w14:paraId="670431E5" w14:textId="3AF62D61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37B377" wp14:editId="306780AD">
            <wp:extent cx="5943600" cy="701675"/>
            <wp:effectExtent l="0" t="0" r="0" b="0"/>
            <wp:docPr id="133124592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245921" name="Picture 133124592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C730F" w14:textId="0DC02798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6F36F1D2" w14:textId="2A230FB7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E1EB919" wp14:editId="3E6EF533">
            <wp:extent cx="5943600" cy="925195"/>
            <wp:effectExtent l="0" t="0" r="0" b="1905"/>
            <wp:docPr id="1948561453" name="Picture 24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561453" name="Picture 24" descr="A close up of a sign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41364" w14:textId="013281E7" w:rsidR="004D12EA" w:rsidRDefault="004D12EA" w:rsidP="004D12EA">
      <w:pPr>
        <w:rPr>
          <w:color w:val="002060"/>
        </w:rPr>
      </w:pPr>
      <w:r>
        <w:rPr>
          <w:color w:val="002060"/>
        </w:rPr>
        <w:t>Question 23</w:t>
      </w:r>
    </w:p>
    <w:p w14:paraId="3A38BC7E" w14:textId="123C1874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82DE41" wp14:editId="3B865D82">
            <wp:extent cx="5943600" cy="1154430"/>
            <wp:effectExtent l="0" t="0" r="0" b="1270"/>
            <wp:docPr id="1918671184" name="Picture 25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671184" name="Picture 25" descr="A close-up of a white square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5E337" w14:textId="77777777" w:rsidR="005C65A4" w:rsidRDefault="005C65A4" w:rsidP="004D12EA">
      <w:pPr>
        <w:rPr>
          <w:color w:val="002060"/>
        </w:rPr>
      </w:pPr>
    </w:p>
    <w:p w14:paraId="15BE32F5" w14:textId="77777777" w:rsidR="005C65A4" w:rsidRDefault="005C65A4" w:rsidP="004D12EA">
      <w:pPr>
        <w:rPr>
          <w:color w:val="002060"/>
        </w:rPr>
      </w:pPr>
    </w:p>
    <w:p w14:paraId="20891C44" w14:textId="77777777" w:rsidR="005C65A4" w:rsidRDefault="005C65A4" w:rsidP="004D12EA">
      <w:pPr>
        <w:rPr>
          <w:color w:val="002060"/>
        </w:rPr>
      </w:pPr>
    </w:p>
    <w:p w14:paraId="058358DD" w14:textId="77777777" w:rsidR="005C65A4" w:rsidRDefault="005C65A4" w:rsidP="004D12EA">
      <w:pPr>
        <w:rPr>
          <w:color w:val="002060"/>
        </w:rPr>
      </w:pPr>
    </w:p>
    <w:p w14:paraId="1DD4B39E" w14:textId="470E2A8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61704FA7" w14:textId="57CDCA01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CB69B3" wp14:editId="3E3967EC">
            <wp:extent cx="5943600" cy="1261110"/>
            <wp:effectExtent l="0" t="0" r="0" b="0"/>
            <wp:docPr id="925844915" name="Picture 26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844915" name="Picture 26" descr="A screenshot of a white background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6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AE29F" w14:textId="6BCD38B9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1D830A8C" w14:textId="1FE8C7C4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0445FB4" wp14:editId="298C82B8">
            <wp:extent cx="5943600" cy="1033780"/>
            <wp:effectExtent l="0" t="0" r="0" b="0"/>
            <wp:docPr id="2143452295" name="Picture 27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452295" name="Picture 27" descr="A close-up of a sign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E637E" w14:textId="54971F8E" w:rsidR="004D12EA" w:rsidRDefault="004D12EA" w:rsidP="004D12EA">
      <w:pPr>
        <w:rPr>
          <w:color w:val="002060"/>
        </w:rPr>
      </w:pPr>
      <w:r>
        <w:rPr>
          <w:color w:val="002060"/>
        </w:rPr>
        <w:t>Question 26</w:t>
      </w:r>
    </w:p>
    <w:p w14:paraId="1C336F83" w14:textId="7647F378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154445F" wp14:editId="5C7718E6">
            <wp:extent cx="5943600" cy="1557020"/>
            <wp:effectExtent l="0" t="0" r="0" b="5080"/>
            <wp:docPr id="1742336448" name="Picture 28" descr="A screenshot of a web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336448" name="Picture 28" descr="A screenshot of a web page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B026A" w14:textId="032E6F0C" w:rsidR="004D12EA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5F2ABE3B" w14:textId="57F0A1A3" w:rsidR="008E6A2F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75CA7F" wp14:editId="4A2359DC">
            <wp:extent cx="5943600" cy="1769110"/>
            <wp:effectExtent l="0" t="0" r="0" b="0"/>
            <wp:docPr id="458795002" name="Picture 29" descr="A screenshot of a ques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95002" name="Picture 29" descr="A screenshot of a question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FC3DF" w14:textId="77777777" w:rsidR="005C65A4" w:rsidRDefault="005C65A4" w:rsidP="004D12EA">
      <w:pPr>
        <w:rPr>
          <w:color w:val="002060"/>
        </w:rPr>
      </w:pPr>
    </w:p>
    <w:p w14:paraId="3322B6A9" w14:textId="77777777" w:rsidR="005C65A4" w:rsidRDefault="005C65A4" w:rsidP="004D12EA">
      <w:pPr>
        <w:rPr>
          <w:color w:val="002060"/>
        </w:rPr>
      </w:pPr>
    </w:p>
    <w:p w14:paraId="2FA3781D" w14:textId="77777777" w:rsidR="005C65A4" w:rsidRDefault="005C65A4" w:rsidP="004D12EA">
      <w:pPr>
        <w:rPr>
          <w:color w:val="002060"/>
        </w:rPr>
      </w:pPr>
    </w:p>
    <w:p w14:paraId="1A4AB27C" w14:textId="77777777" w:rsidR="005C65A4" w:rsidRDefault="005C65A4" w:rsidP="004D12EA">
      <w:pPr>
        <w:rPr>
          <w:color w:val="002060"/>
        </w:rPr>
      </w:pPr>
    </w:p>
    <w:p w14:paraId="335783AE" w14:textId="77777777" w:rsidR="005C65A4" w:rsidRDefault="005C65A4" w:rsidP="004D12EA">
      <w:pPr>
        <w:rPr>
          <w:color w:val="002060"/>
        </w:rPr>
      </w:pPr>
    </w:p>
    <w:p w14:paraId="64B45C16" w14:textId="77777777" w:rsidR="005C65A4" w:rsidRDefault="005C65A4" w:rsidP="004D12EA">
      <w:pPr>
        <w:rPr>
          <w:color w:val="002060"/>
        </w:rPr>
      </w:pPr>
    </w:p>
    <w:p w14:paraId="36B97FE4" w14:textId="77777777" w:rsidR="005C65A4" w:rsidRDefault="005C65A4" w:rsidP="004D12EA">
      <w:pPr>
        <w:rPr>
          <w:color w:val="002060"/>
        </w:rPr>
      </w:pPr>
    </w:p>
    <w:p w14:paraId="4C40B81A" w14:textId="763DAA41" w:rsidR="004D12EA" w:rsidRDefault="004D12EA" w:rsidP="004D12EA">
      <w:pPr>
        <w:rPr>
          <w:color w:val="002060"/>
        </w:rPr>
      </w:pPr>
      <w:r>
        <w:rPr>
          <w:color w:val="002060"/>
        </w:rPr>
        <w:t>Question 28</w:t>
      </w:r>
    </w:p>
    <w:p w14:paraId="5946F32D" w14:textId="25F81066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899E51C" wp14:editId="4A4309C3">
            <wp:extent cx="5943600" cy="816610"/>
            <wp:effectExtent l="0" t="0" r="0" b="0"/>
            <wp:docPr id="1979616444" name="Picture 30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616444" name="Picture 30" descr="A close up of a white square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t>Question 29</w:t>
      </w:r>
    </w:p>
    <w:p w14:paraId="50DE317E" w14:textId="5EC02B4B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D49C00E" wp14:editId="426671EE">
            <wp:extent cx="5943600" cy="908685"/>
            <wp:effectExtent l="0" t="0" r="0" b="5715"/>
            <wp:docPr id="1487225231" name="Picture 3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225231" name="Picture 31" descr="A white background with black tex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4877" w14:textId="43480E46" w:rsidR="004D12EA" w:rsidRDefault="004D12EA" w:rsidP="004D12EA">
      <w:pPr>
        <w:rPr>
          <w:color w:val="002060"/>
        </w:rPr>
      </w:pPr>
      <w:r>
        <w:rPr>
          <w:color w:val="002060"/>
        </w:rPr>
        <w:t>Question 30</w:t>
      </w:r>
    </w:p>
    <w:p w14:paraId="6C05823D" w14:textId="7293D122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CAF96B" wp14:editId="0AD2E1FF">
            <wp:extent cx="5943600" cy="935990"/>
            <wp:effectExtent l="0" t="0" r="0" b="3810"/>
            <wp:docPr id="61386617" name="Picture 3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86617" name="Picture 32" descr="A white square with black text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DAC73" w14:textId="22E7605C" w:rsidR="004D12EA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176B3D9B" w14:textId="2CDBD590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9CAE7D" wp14:editId="5246D6CB">
            <wp:extent cx="5943600" cy="1887855"/>
            <wp:effectExtent l="0" t="0" r="0" b="4445"/>
            <wp:docPr id="1783615099" name="Picture 33" descr="A screenshot of a white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615099" name="Picture 33" descr="A screenshot of a white paper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8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C9EDD" w14:textId="77777777" w:rsidR="005C65A4" w:rsidRDefault="005C65A4" w:rsidP="004D12EA">
      <w:pPr>
        <w:rPr>
          <w:color w:val="002060"/>
        </w:rPr>
      </w:pPr>
    </w:p>
    <w:p w14:paraId="717396B1" w14:textId="77777777" w:rsidR="005C65A4" w:rsidRDefault="005C65A4" w:rsidP="004D12EA">
      <w:pPr>
        <w:rPr>
          <w:color w:val="002060"/>
        </w:rPr>
      </w:pPr>
    </w:p>
    <w:p w14:paraId="2A7413E3" w14:textId="77777777" w:rsidR="005C65A4" w:rsidRDefault="005C65A4" w:rsidP="004D12EA">
      <w:pPr>
        <w:rPr>
          <w:color w:val="002060"/>
        </w:rPr>
      </w:pPr>
    </w:p>
    <w:p w14:paraId="5F628606" w14:textId="7A690865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63D6DDD4" w14:textId="28C9F582" w:rsidR="008E6A2F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6DC32FF" wp14:editId="056DB0E4">
            <wp:extent cx="5943600" cy="1043305"/>
            <wp:effectExtent l="0" t="0" r="0" b="0"/>
            <wp:docPr id="700684928" name="Picture 34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684928" name="Picture 34" descr="A screenshot of a white square with black text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4FC754BE" w14:textId="3577A47C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EE03EF" wp14:editId="3179C630">
            <wp:extent cx="5943600" cy="1143000"/>
            <wp:effectExtent l="0" t="0" r="0" b="0"/>
            <wp:docPr id="725586040" name="Picture 35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86040" name="Picture 35" descr="A close up of a white square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8308C" w14:textId="14157937" w:rsidR="004D12EA" w:rsidRDefault="004D12EA" w:rsidP="004D12EA">
      <w:pPr>
        <w:rPr>
          <w:color w:val="002060"/>
        </w:rPr>
      </w:pPr>
      <w:r>
        <w:rPr>
          <w:color w:val="002060"/>
        </w:rPr>
        <w:t>Question 34</w:t>
      </w:r>
    </w:p>
    <w:p w14:paraId="6170D1DC" w14:textId="6AB38B8A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4FD13F0" wp14:editId="30137C57">
            <wp:extent cx="5943600" cy="1154430"/>
            <wp:effectExtent l="0" t="0" r="0" b="1270"/>
            <wp:docPr id="1512681812" name="Picture 36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681812" name="Picture 36" descr="A close up of a white square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F17A" w14:textId="40F963B0" w:rsidR="004D12EA" w:rsidRDefault="004D12EA" w:rsidP="004D12EA">
      <w:pPr>
        <w:rPr>
          <w:color w:val="002060"/>
        </w:rPr>
      </w:pPr>
      <w:r>
        <w:rPr>
          <w:color w:val="002060"/>
        </w:rPr>
        <w:t>Question 35</w:t>
      </w:r>
    </w:p>
    <w:p w14:paraId="5A687E12" w14:textId="24DDF1CB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191AE51" wp14:editId="5CE5FD0B">
            <wp:extent cx="5943600" cy="925195"/>
            <wp:effectExtent l="0" t="0" r="0" b="1905"/>
            <wp:docPr id="1590052922" name="Picture 3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052922" name="Picture 37" descr="A close up of a sign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3BA8DC34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8147D79" wp14:editId="24C17E89">
            <wp:extent cx="5943600" cy="1055370"/>
            <wp:effectExtent l="0" t="0" r="0" b="0"/>
            <wp:docPr id="2073228883" name="Picture 38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228883" name="Picture 38" descr="A close up of a white squar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BAE6D" w14:textId="77777777" w:rsidR="005C65A4" w:rsidRDefault="005C65A4" w:rsidP="004D12EA">
      <w:pPr>
        <w:rPr>
          <w:color w:val="002060"/>
        </w:rPr>
      </w:pPr>
    </w:p>
    <w:p w14:paraId="5F449B23" w14:textId="77777777" w:rsidR="005C65A4" w:rsidRDefault="005C65A4" w:rsidP="004D12EA">
      <w:pPr>
        <w:rPr>
          <w:color w:val="002060"/>
        </w:rPr>
      </w:pPr>
    </w:p>
    <w:p w14:paraId="391B7E0D" w14:textId="77777777" w:rsidR="005C65A4" w:rsidRDefault="005C65A4" w:rsidP="004D12EA">
      <w:pPr>
        <w:rPr>
          <w:color w:val="002060"/>
        </w:rPr>
      </w:pPr>
    </w:p>
    <w:p w14:paraId="32FB9465" w14:textId="66006B26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37</w:t>
      </w:r>
    </w:p>
    <w:p w14:paraId="4BB8707E" w14:textId="4DB8C1CE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EFCDF5" wp14:editId="6AC0E6CD">
            <wp:extent cx="5943600" cy="935990"/>
            <wp:effectExtent l="0" t="0" r="0" b="3810"/>
            <wp:docPr id="1708257123" name="Picture 39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257123" name="Picture 39" descr="A white square with black text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7420D" w14:textId="700707A0" w:rsidR="004D12EA" w:rsidRDefault="004D12EA" w:rsidP="004D12EA">
      <w:pPr>
        <w:rPr>
          <w:color w:val="002060"/>
        </w:rPr>
      </w:pPr>
      <w:r>
        <w:rPr>
          <w:color w:val="002060"/>
        </w:rPr>
        <w:t>Question 38</w:t>
      </w:r>
    </w:p>
    <w:p w14:paraId="2595AD30" w14:textId="25E4563D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CD248C" wp14:editId="735EF833">
            <wp:extent cx="5943600" cy="1156970"/>
            <wp:effectExtent l="0" t="0" r="0" b="0"/>
            <wp:docPr id="1893276822" name="Picture 40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276822" name="Picture 40" descr="A screenshot of a white box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0993D" w14:textId="6FFFDC47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1B54F054" w14:textId="6483F026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4A0CB28" wp14:editId="19CCF265">
            <wp:extent cx="5943600" cy="811530"/>
            <wp:effectExtent l="0" t="0" r="0" b="1270"/>
            <wp:docPr id="1635570070" name="Picture 4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570070" name="Picture 41" descr="A white square with black text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CF60A" w14:textId="287EE8E4" w:rsidR="004D12EA" w:rsidRDefault="004D12EA" w:rsidP="004D12EA">
      <w:pPr>
        <w:rPr>
          <w:color w:val="002060"/>
        </w:rPr>
      </w:pPr>
      <w:r>
        <w:rPr>
          <w:color w:val="002060"/>
        </w:rPr>
        <w:t>Question 40</w:t>
      </w:r>
    </w:p>
    <w:p w14:paraId="17D23EFC" w14:textId="142AD8C9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CB61DF" wp14:editId="727F2547">
            <wp:extent cx="5943600" cy="1153795"/>
            <wp:effectExtent l="0" t="0" r="0" b="1905"/>
            <wp:docPr id="1184729052" name="Picture 42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729052" name="Picture 42" descr="A screenshot of a white square with black text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74180" w14:textId="25675693" w:rsidR="004D12EA" w:rsidRDefault="004D12EA" w:rsidP="004D12EA">
      <w:pPr>
        <w:rPr>
          <w:color w:val="002060"/>
        </w:rPr>
      </w:pPr>
      <w:r>
        <w:rPr>
          <w:color w:val="002060"/>
        </w:rPr>
        <w:t>Question 41</w:t>
      </w:r>
    </w:p>
    <w:p w14:paraId="47BA747A" w14:textId="17C78CC5" w:rsidR="008E6A2F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70157E" wp14:editId="787315A0">
            <wp:extent cx="5943600" cy="1720850"/>
            <wp:effectExtent l="0" t="0" r="0" b="6350"/>
            <wp:docPr id="864690635" name="Picture 43" descr="A screenshot of a quiz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690635" name="Picture 43" descr="A screenshot of a quiz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F3B1B" w14:textId="77777777" w:rsidR="005C65A4" w:rsidRDefault="005C65A4" w:rsidP="004D12EA">
      <w:pPr>
        <w:rPr>
          <w:color w:val="002060"/>
        </w:rPr>
      </w:pPr>
    </w:p>
    <w:p w14:paraId="7BC59D3A" w14:textId="6EBF8C1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5F756B01" w14:textId="4BE42D7A" w:rsidR="004D12EA" w:rsidRDefault="00795283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B18E6B" wp14:editId="0DDF9015">
            <wp:extent cx="5943600" cy="816610"/>
            <wp:effectExtent l="0" t="0" r="0" b="0"/>
            <wp:docPr id="1133650464" name="Picture 4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50464" name="Picture 44" descr="A white square with black text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92972" w14:textId="7EFCFEEE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6155CA4A" w14:textId="7ED4BE46" w:rsidR="004D12EA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294788B" wp14:editId="6019C18C">
            <wp:extent cx="5943600" cy="1057910"/>
            <wp:effectExtent l="0" t="0" r="0" b="0"/>
            <wp:docPr id="795355001" name="Picture 45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355001" name="Picture 45" descr="A close-up of a white squar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74AA0A85" w14:textId="2F8E5A29" w:rsidR="004D12EA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325AF9D" wp14:editId="2177F33C">
            <wp:extent cx="5943600" cy="323215"/>
            <wp:effectExtent l="0" t="0" r="0" b="0"/>
            <wp:docPr id="599621497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621497" name="Picture 599621497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DC682" w14:textId="0EEA1538" w:rsidR="004D12EA" w:rsidRDefault="004D12EA" w:rsidP="004D12EA">
      <w:pPr>
        <w:rPr>
          <w:color w:val="002060"/>
        </w:rPr>
      </w:pPr>
      <w:r>
        <w:rPr>
          <w:color w:val="002060"/>
        </w:rPr>
        <w:t>Question 45</w:t>
      </w:r>
    </w:p>
    <w:p w14:paraId="485CA180" w14:textId="506A4FF8" w:rsidR="008E6A2F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8AB4C3" wp14:editId="47556B31">
            <wp:extent cx="5943600" cy="1054100"/>
            <wp:effectExtent l="0" t="0" r="0" b="0"/>
            <wp:docPr id="1779209194" name="Picture 4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209194" name="Picture 47" descr="A white square with black text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B7FD" w14:textId="4836D9C3" w:rsidR="004D12EA" w:rsidRDefault="004D12EA" w:rsidP="004D12EA">
      <w:pPr>
        <w:rPr>
          <w:color w:val="002060"/>
        </w:rPr>
      </w:pPr>
      <w:r>
        <w:rPr>
          <w:color w:val="002060"/>
        </w:rPr>
        <w:t>Question 46</w:t>
      </w:r>
    </w:p>
    <w:p w14:paraId="447F3A73" w14:textId="027CA880" w:rsidR="004D12EA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358F1D9" wp14:editId="3DD3D554">
            <wp:extent cx="5943600" cy="467360"/>
            <wp:effectExtent l="0" t="0" r="0" b="2540"/>
            <wp:docPr id="177838881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388818" name="Picture 1778388818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389E2" w14:textId="6852B054" w:rsidR="004D12EA" w:rsidRDefault="004D12EA" w:rsidP="004D12EA">
      <w:pPr>
        <w:rPr>
          <w:color w:val="002060"/>
        </w:rPr>
      </w:pPr>
      <w:r>
        <w:rPr>
          <w:color w:val="002060"/>
        </w:rPr>
        <w:t>Question 47</w:t>
      </w:r>
    </w:p>
    <w:p w14:paraId="27337F65" w14:textId="7EBB0145" w:rsidR="00227A5B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72CBFF5" wp14:editId="08CACBCD">
            <wp:extent cx="5943600" cy="354965"/>
            <wp:effectExtent l="0" t="0" r="0" b="635"/>
            <wp:docPr id="1359900250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900250" name="Picture 1359900250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C72E3" w14:textId="6FF5217D" w:rsidR="008E6A2F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4157F62B" w14:textId="5C02B233" w:rsidR="008E6A2F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7B2D75" wp14:editId="43DDC339">
            <wp:extent cx="5943600" cy="713740"/>
            <wp:effectExtent l="0" t="0" r="0" b="0"/>
            <wp:docPr id="29354707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547070" name="Picture 293547070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8A6FA" w14:textId="77777777" w:rsidR="005C65A4" w:rsidRDefault="005C65A4" w:rsidP="004D12EA">
      <w:pPr>
        <w:rPr>
          <w:color w:val="002060"/>
        </w:rPr>
      </w:pPr>
    </w:p>
    <w:p w14:paraId="6FDDEA5C" w14:textId="77777777" w:rsidR="005C65A4" w:rsidRDefault="005C65A4" w:rsidP="004D12EA">
      <w:pPr>
        <w:rPr>
          <w:color w:val="002060"/>
        </w:rPr>
      </w:pPr>
    </w:p>
    <w:p w14:paraId="603B80D7" w14:textId="7EAA8C86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2A3C00D5" w14:textId="36E981CB" w:rsidR="004D12EA" w:rsidRDefault="00514ED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7252AE7" wp14:editId="2C6E247D">
            <wp:extent cx="5943600" cy="934720"/>
            <wp:effectExtent l="0" t="0" r="0" b="5080"/>
            <wp:docPr id="316293155" name="Picture 5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293155" name="Picture 51" descr="A white square with black text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6693" w14:textId="5305E878" w:rsidR="004D12EA" w:rsidRPr="00514ED0" w:rsidRDefault="004D12EA" w:rsidP="004D12EA">
      <w:pPr>
        <w:rPr>
          <w:color w:val="002060"/>
        </w:rPr>
      </w:pPr>
      <w:r>
        <w:rPr>
          <w:color w:val="002060"/>
        </w:rPr>
        <w:t>Question 50</w:t>
      </w:r>
    </w:p>
    <w:p w14:paraId="723C852B" w14:textId="7D06740A" w:rsidR="001D546D" w:rsidRPr="004D12EA" w:rsidRDefault="00514ED0" w:rsidP="004D12EA">
      <w:r>
        <w:rPr>
          <w:noProof/>
        </w:rPr>
        <w:drawing>
          <wp:inline distT="0" distB="0" distL="0" distR="0" wp14:anchorId="7B9E973E" wp14:editId="07D0096A">
            <wp:extent cx="5943600" cy="2118995"/>
            <wp:effectExtent l="0" t="0" r="0" b="1905"/>
            <wp:docPr id="2087423039" name="Picture 5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423039" name="Picture 52" descr="A screenshot of a cell phone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101FC8" w14:textId="77777777" w:rsidR="009254A2" w:rsidRDefault="009254A2" w:rsidP="001604A4">
      <w:r>
        <w:separator/>
      </w:r>
    </w:p>
    <w:p w14:paraId="07A02C6D" w14:textId="77777777" w:rsidR="009254A2" w:rsidRDefault="009254A2"/>
  </w:endnote>
  <w:endnote w:type="continuationSeparator" w:id="0">
    <w:p w14:paraId="574FC321" w14:textId="77777777" w:rsidR="009254A2" w:rsidRDefault="009254A2" w:rsidP="001604A4">
      <w:r>
        <w:continuationSeparator/>
      </w:r>
    </w:p>
    <w:p w14:paraId="29FDBD21" w14:textId="77777777" w:rsidR="009254A2" w:rsidRDefault="009254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5749F0" w14:textId="77777777" w:rsidR="000504D0" w:rsidRDefault="000504D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426ECA9A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0504D0">
          <w:rPr>
            <w:color w:val="362580" w:themeColor="accent1"/>
          </w:rPr>
          <w:t>World History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0B6281B6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0504D0">
          <w:rPr>
            <w:color w:val="362580" w:themeColor="accent1"/>
          </w:rPr>
          <w:t>World History II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D6E315" w14:textId="77777777" w:rsidR="009254A2" w:rsidRDefault="009254A2" w:rsidP="001604A4">
      <w:r>
        <w:separator/>
      </w:r>
    </w:p>
    <w:p w14:paraId="2BD25D4B" w14:textId="77777777" w:rsidR="009254A2" w:rsidRDefault="009254A2"/>
  </w:footnote>
  <w:footnote w:type="continuationSeparator" w:id="0">
    <w:p w14:paraId="1EA744D6" w14:textId="77777777" w:rsidR="009254A2" w:rsidRDefault="009254A2" w:rsidP="001604A4">
      <w:r>
        <w:continuationSeparator/>
      </w:r>
    </w:p>
    <w:p w14:paraId="1208801D" w14:textId="77777777" w:rsidR="009254A2" w:rsidRDefault="009254A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B44845" w14:textId="77777777" w:rsidR="000504D0" w:rsidRDefault="000504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A75701" w14:textId="77777777" w:rsidR="000504D0" w:rsidRDefault="000504D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1E867880" w:rsidR="002B5591" w:rsidRPr="00B90A74" w:rsidRDefault="00227A5B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World History</w:t>
                          </w:r>
                          <w:r w:rsidR="000504D0"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 xml:space="preserve"> II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1E867880" w:rsidR="002B5591" w:rsidRPr="00B90A74" w:rsidRDefault="00227A5B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World History</w:t>
                    </w:r>
                    <w:r w:rsidR="000504D0"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 xml:space="preserve"> II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04D0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E7DA0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4ED0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5A4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6D3B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5283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4A2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586F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1552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704DD"/>
    <w:rsid w:val="00787D8A"/>
    <w:rsid w:val="00907256"/>
    <w:rsid w:val="009B2F08"/>
    <w:rsid w:val="009B7A52"/>
    <w:rsid w:val="009C7612"/>
    <w:rsid w:val="00AB4552"/>
    <w:rsid w:val="00B15E0B"/>
    <w:rsid w:val="00B34A81"/>
    <w:rsid w:val="00B42FF0"/>
    <w:rsid w:val="00B676BF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51600"/>
    <w:rsid w:val="00EB79CC"/>
    <w:rsid w:val="00F27BDD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5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12</TotalTime>
  <Pages>11</Pages>
  <Words>107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Chemistry</vt:lpstr>
    </vt:vector>
  </TitlesOfParts>
  <Company>Microsoft</Company>
  <LinksUpToDate>false</LinksUpToDate>
  <CharactersWithSpaces>721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World History II</dc:title>
  <dc:subject>Sample Exam</dc:subject>
  <dc:creator>Edgenuity</dc:creator>
  <cp:lastModifiedBy>Sarah Busby</cp:lastModifiedBy>
  <cp:revision>6</cp:revision>
  <cp:lastPrinted>2020-06-17T18:19:00Z</cp:lastPrinted>
  <dcterms:created xsi:type="dcterms:W3CDTF">2024-10-10T17:48:00Z</dcterms:created>
  <dcterms:modified xsi:type="dcterms:W3CDTF">2024-10-10T23:03:00Z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