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0A4B9A6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1</w:t>
      </w:r>
    </w:p>
    <w:p w14:paraId="5A72EB65" w14:textId="77777777" w:rsidR="00F15285" w:rsidRDefault="00F15285" w:rsidP="00F15285">
      <w:pPr>
        <w:rPr>
          <w:color w:val="002060"/>
        </w:rPr>
      </w:pPr>
    </w:p>
    <w:p w14:paraId="05BD7695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9F94432" wp14:editId="0AB9F5AE">
            <wp:extent cx="5943600" cy="909320"/>
            <wp:effectExtent l="0" t="0" r="0" b="5080"/>
            <wp:docPr id="1229714786" name="Picture 1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714786" name="Picture 1" descr="A close up of a sign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0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AF364" w14:textId="77777777" w:rsidR="00F15285" w:rsidRDefault="00F15285" w:rsidP="00F15285">
      <w:pPr>
        <w:rPr>
          <w:color w:val="002060"/>
        </w:rPr>
      </w:pPr>
    </w:p>
    <w:p w14:paraId="17D82530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2</w:t>
      </w:r>
    </w:p>
    <w:p w14:paraId="5A175E74" w14:textId="77777777" w:rsidR="00F15285" w:rsidRDefault="00F15285" w:rsidP="00F15285">
      <w:pPr>
        <w:rPr>
          <w:color w:val="002060"/>
        </w:rPr>
      </w:pPr>
    </w:p>
    <w:p w14:paraId="4D8F74F0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B12BA94" wp14:editId="388C733E">
            <wp:extent cx="5943600" cy="916305"/>
            <wp:effectExtent l="0" t="0" r="0" b="0"/>
            <wp:docPr id="930682525" name="Picture 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682525" name="Picture 2" descr="A white square with black tex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5EB24" w14:textId="77777777" w:rsidR="00F15285" w:rsidRDefault="00F15285" w:rsidP="00F15285">
      <w:pPr>
        <w:rPr>
          <w:color w:val="002060"/>
        </w:rPr>
      </w:pPr>
    </w:p>
    <w:p w14:paraId="139A704A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3</w:t>
      </w:r>
    </w:p>
    <w:p w14:paraId="26D280CE" w14:textId="77777777" w:rsidR="00F15285" w:rsidRDefault="00F15285" w:rsidP="00F15285">
      <w:pPr>
        <w:rPr>
          <w:color w:val="002060"/>
        </w:rPr>
      </w:pPr>
    </w:p>
    <w:p w14:paraId="74A421F8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F2DE331" wp14:editId="1E71CE8E">
            <wp:extent cx="5943600" cy="1133475"/>
            <wp:effectExtent l="0" t="0" r="0" b="0"/>
            <wp:docPr id="9065476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5476" name="Picture 3" descr="A screenshot of a computer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81DB4" w14:textId="77777777" w:rsidR="00F15285" w:rsidRDefault="00F15285" w:rsidP="00F15285">
      <w:pPr>
        <w:rPr>
          <w:color w:val="002060"/>
        </w:rPr>
      </w:pPr>
    </w:p>
    <w:p w14:paraId="4D5870E9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4</w:t>
      </w:r>
    </w:p>
    <w:p w14:paraId="54F07169" w14:textId="77777777" w:rsidR="00F15285" w:rsidRDefault="00F15285" w:rsidP="00F15285">
      <w:pPr>
        <w:rPr>
          <w:color w:val="002060"/>
        </w:rPr>
      </w:pPr>
    </w:p>
    <w:p w14:paraId="273BB006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F0DEBE4" wp14:editId="241F3630">
            <wp:extent cx="5943600" cy="1141095"/>
            <wp:effectExtent l="0" t="0" r="0" b="1905"/>
            <wp:docPr id="1588897654" name="Picture 4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897654" name="Picture 4" descr="A close up of a white square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C98B8" w14:textId="77777777" w:rsidR="00F15285" w:rsidRDefault="00F15285" w:rsidP="00F15285">
      <w:pPr>
        <w:rPr>
          <w:color w:val="002060"/>
        </w:rPr>
      </w:pPr>
    </w:p>
    <w:p w14:paraId="24DB89B6" w14:textId="77777777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5</w:t>
      </w:r>
    </w:p>
    <w:p w14:paraId="153ECDCE" w14:textId="77777777" w:rsidR="00F15285" w:rsidRDefault="00F15285" w:rsidP="00F15285">
      <w:pPr>
        <w:rPr>
          <w:color w:val="002060"/>
        </w:rPr>
      </w:pPr>
    </w:p>
    <w:p w14:paraId="256A24A4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6E974B" wp14:editId="19AEF981">
            <wp:extent cx="5943600" cy="806450"/>
            <wp:effectExtent l="0" t="0" r="0" b="6350"/>
            <wp:docPr id="737985394" name="Picture 5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985394" name="Picture 5" descr="A white square with black text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C6205" w14:textId="77777777" w:rsidR="00F15285" w:rsidRDefault="00F15285" w:rsidP="00F15285">
      <w:pPr>
        <w:rPr>
          <w:color w:val="002060"/>
        </w:rPr>
      </w:pPr>
    </w:p>
    <w:p w14:paraId="1A194DBC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6</w:t>
      </w:r>
    </w:p>
    <w:p w14:paraId="57C7D8C6" w14:textId="77777777" w:rsidR="00F15285" w:rsidRDefault="00F15285" w:rsidP="00F15285">
      <w:pPr>
        <w:rPr>
          <w:color w:val="002060"/>
        </w:rPr>
      </w:pPr>
    </w:p>
    <w:p w14:paraId="28D3F59A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8A69ADC" wp14:editId="5A8FD152">
            <wp:extent cx="5943600" cy="1031875"/>
            <wp:effectExtent l="0" t="0" r="0" b="0"/>
            <wp:docPr id="1886336234" name="Picture 6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336234" name="Picture 6" descr="A white square with black text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1EE55" w14:textId="77777777" w:rsidR="00F15285" w:rsidRDefault="00F15285" w:rsidP="00F15285">
      <w:pPr>
        <w:rPr>
          <w:color w:val="002060"/>
        </w:rPr>
      </w:pPr>
    </w:p>
    <w:p w14:paraId="21A12778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7</w:t>
      </w:r>
    </w:p>
    <w:p w14:paraId="3E73F259" w14:textId="77777777" w:rsidR="00F15285" w:rsidRDefault="00F15285" w:rsidP="00F15285">
      <w:pPr>
        <w:rPr>
          <w:color w:val="002060"/>
        </w:rPr>
      </w:pPr>
    </w:p>
    <w:p w14:paraId="05561396" w14:textId="64E2FC5B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A5E2A1A" wp14:editId="69821630">
            <wp:extent cx="5943600" cy="2036445"/>
            <wp:effectExtent l="0" t="0" r="0" b="0"/>
            <wp:docPr id="624468888" name="Picture 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468888" name="Picture 7" descr="A screenshot of a cell phone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3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D155A" w14:textId="77777777" w:rsidR="007A47E6" w:rsidRDefault="007A47E6" w:rsidP="00F15285">
      <w:pPr>
        <w:rPr>
          <w:color w:val="002060"/>
        </w:rPr>
      </w:pPr>
    </w:p>
    <w:p w14:paraId="709305D7" w14:textId="77777777" w:rsidR="007A47E6" w:rsidRDefault="007A47E6" w:rsidP="00F15285">
      <w:pPr>
        <w:rPr>
          <w:color w:val="002060"/>
        </w:rPr>
      </w:pPr>
    </w:p>
    <w:p w14:paraId="5A186BE5" w14:textId="77777777" w:rsidR="007A47E6" w:rsidRDefault="007A47E6" w:rsidP="00F15285">
      <w:pPr>
        <w:rPr>
          <w:color w:val="002060"/>
        </w:rPr>
      </w:pPr>
    </w:p>
    <w:p w14:paraId="140E4E78" w14:textId="77777777" w:rsidR="007A47E6" w:rsidRDefault="007A47E6" w:rsidP="00F15285">
      <w:pPr>
        <w:rPr>
          <w:color w:val="002060"/>
        </w:rPr>
      </w:pPr>
    </w:p>
    <w:p w14:paraId="071F7143" w14:textId="77777777" w:rsidR="007A47E6" w:rsidRDefault="007A47E6" w:rsidP="00F15285">
      <w:pPr>
        <w:rPr>
          <w:color w:val="002060"/>
        </w:rPr>
      </w:pPr>
    </w:p>
    <w:p w14:paraId="3AF90AD7" w14:textId="77777777" w:rsidR="007A47E6" w:rsidRDefault="007A47E6" w:rsidP="00F15285">
      <w:pPr>
        <w:rPr>
          <w:color w:val="002060"/>
        </w:rPr>
      </w:pPr>
    </w:p>
    <w:p w14:paraId="523A0FA6" w14:textId="0CD74EDC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8</w:t>
      </w:r>
    </w:p>
    <w:p w14:paraId="18773473" w14:textId="77777777" w:rsidR="00F15285" w:rsidRDefault="00F15285" w:rsidP="00F15285">
      <w:pPr>
        <w:rPr>
          <w:color w:val="002060"/>
        </w:rPr>
      </w:pPr>
    </w:p>
    <w:p w14:paraId="3023CB89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E9A1B1C" wp14:editId="390EDBB0">
            <wp:extent cx="5943600" cy="1137920"/>
            <wp:effectExtent l="0" t="0" r="0" b="5080"/>
            <wp:docPr id="845369702" name="Picture 8" descr="A screenshot of 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369702" name="Picture 8" descr="A screenshot of a white square with black text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4239B" w14:textId="77777777" w:rsidR="00F15285" w:rsidRDefault="00F15285" w:rsidP="00F15285">
      <w:pPr>
        <w:rPr>
          <w:color w:val="002060"/>
        </w:rPr>
      </w:pPr>
    </w:p>
    <w:p w14:paraId="1916CD2C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9</w:t>
      </w:r>
    </w:p>
    <w:p w14:paraId="1AC9DEFD" w14:textId="77777777" w:rsidR="00F15285" w:rsidRDefault="00F15285" w:rsidP="00F15285">
      <w:pPr>
        <w:rPr>
          <w:color w:val="002060"/>
        </w:rPr>
      </w:pPr>
    </w:p>
    <w:p w14:paraId="4D7C46C2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A0EB29A" wp14:editId="70E6723E">
            <wp:extent cx="5943600" cy="1143000"/>
            <wp:effectExtent l="0" t="0" r="0" b="0"/>
            <wp:docPr id="352523801" name="Picture 9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523801" name="Picture 9" descr="A close-up of a white square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358D1" w14:textId="77777777" w:rsidR="00F15285" w:rsidRDefault="00F15285" w:rsidP="00F15285">
      <w:pPr>
        <w:rPr>
          <w:color w:val="002060"/>
        </w:rPr>
      </w:pPr>
    </w:p>
    <w:p w14:paraId="026329B0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10</w:t>
      </w:r>
    </w:p>
    <w:p w14:paraId="3142FDA9" w14:textId="77777777" w:rsidR="00F15285" w:rsidRDefault="00F15285" w:rsidP="00F15285">
      <w:pPr>
        <w:rPr>
          <w:color w:val="002060"/>
        </w:rPr>
      </w:pPr>
    </w:p>
    <w:p w14:paraId="720A0320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3B9AC7C" wp14:editId="151AE38C">
            <wp:extent cx="5943600" cy="1123315"/>
            <wp:effectExtent l="0" t="0" r="0" b="0"/>
            <wp:docPr id="924702667" name="Picture 10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702667" name="Picture 10" descr="A close-up of a white square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2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6E574" w14:textId="77777777" w:rsidR="00F15285" w:rsidRDefault="00F15285" w:rsidP="00F15285">
      <w:pPr>
        <w:rPr>
          <w:color w:val="002060"/>
        </w:rPr>
      </w:pPr>
    </w:p>
    <w:p w14:paraId="403D4C50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11</w:t>
      </w:r>
    </w:p>
    <w:p w14:paraId="0AA5633F" w14:textId="77777777" w:rsidR="00F15285" w:rsidRDefault="00F15285" w:rsidP="00F15285">
      <w:pPr>
        <w:rPr>
          <w:color w:val="002060"/>
        </w:rPr>
      </w:pPr>
    </w:p>
    <w:p w14:paraId="0923B875" w14:textId="77777777" w:rsidR="007A47E6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9824D0" wp14:editId="3EC906D2">
            <wp:extent cx="5943600" cy="1024255"/>
            <wp:effectExtent l="0" t="0" r="0" b="4445"/>
            <wp:docPr id="1831799958" name="Picture 1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799958" name="Picture 11" descr="A white square with black text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477BC" w14:textId="58C7EEDF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12</w:t>
      </w:r>
    </w:p>
    <w:p w14:paraId="71B23A2A" w14:textId="77777777" w:rsidR="00F15285" w:rsidRDefault="00F15285" w:rsidP="00F15285">
      <w:pPr>
        <w:rPr>
          <w:color w:val="002060"/>
        </w:rPr>
      </w:pPr>
    </w:p>
    <w:p w14:paraId="5D6E596A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117762A" wp14:editId="3C1CF4DC">
            <wp:extent cx="5943600" cy="916940"/>
            <wp:effectExtent l="0" t="0" r="0" b="0"/>
            <wp:docPr id="79606573" name="Picture 1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06573" name="Picture 12" descr="A white square with black text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1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91098" w14:textId="77777777" w:rsidR="00F15285" w:rsidRDefault="00F15285" w:rsidP="00F15285">
      <w:pPr>
        <w:rPr>
          <w:color w:val="002060"/>
        </w:rPr>
      </w:pPr>
    </w:p>
    <w:p w14:paraId="72AE964B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13</w:t>
      </w:r>
    </w:p>
    <w:p w14:paraId="2EC8BDD9" w14:textId="77777777" w:rsidR="00F15285" w:rsidRDefault="00F15285" w:rsidP="00F15285">
      <w:pPr>
        <w:rPr>
          <w:color w:val="002060"/>
        </w:rPr>
      </w:pPr>
    </w:p>
    <w:p w14:paraId="6627F862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DEA8054" wp14:editId="6849D946">
            <wp:extent cx="5943600" cy="1014730"/>
            <wp:effectExtent l="0" t="0" r="0" b="1270"/>
            <wp:docPr id="1680363734" name="Picture 13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363734" name="Picture 13" descr="A white square with black text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BD8A" w14:textId="77777777" w:rsidR="00F15285" w:rsidRDefault="00F15285" w:rsidP="00F15285">
      <w:pPr>
        <w:rPr>
          <w:color w:val="002060"/>
        </w:rPr>
      </w:pPr>
    </w:p>
    <w:p w14:paraId="4E242D3A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14</w:t>
      </w:r>
    </w:p>
    <w:p w14:paraId="5CE7D898" w14:textId="77777777" w:rsidR="00F15285" w:rsidRDefault="00F15285" w:rsidP="00F15285">
      <w:pPr>
        <w:rPr>
          <w:color w:val="002060"/>
        </w:rPr>
      </w:pPr>
    </w:p>
    <w:p w14:paraId="456D26D8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4214C8F" wp14:editId="3C830D00">
            <wp:extent cx="5943600" cy="677545"/>
            <wp:effectExtent l="0" t="0" r="0" b="0"/>
            <wp:docPr id="147876985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769852" name="Picture 147876985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80E54" w14:textId="77777777" w:rsidR="00F15285" w:rsidRDefault="00F15285" w:rsidP="00F15285">
      <w:pPr>
        <w:rPr>
          <w:color w:val="002060"/>
        </w:rPr>
      </w:pPr>
    </w:p>
    <w:p w14:paraId="45ADF789" w14:textId="77777777" w:rsidR="007A47E6" w:rsidRDefault="007A47E6" w:rsidP="00F15285">
      <w:pPr>
        <w:rPr>
          <w:color w:val="002060"/>
        </w:rPr>
      </w:pPr>
    </w:p>
    <w:p w14:paraId="5AD2A4DD" w14:textId="77777777" w:rsidR="007A47E6" w:rsidRDefault="007A47E6" w:rsidP="00F15285">
      <w:pPr>
        <w:rPr>
          <w:color w:val="002060"/>
        </w:rPr>
      </w:pPr>
    </w:p>
    <w:p w14:paraId="00CB6299" w14:textId="77777777" w:rsidR="007A47E6" w:rsidRDefault="007A47E6" w:rsidP="00F15285">
      <w:pPr>
        <w:rPr>
          <w:color w:val="002060"/>
        </w:rPr>
      </w:pPr>
    </w:p>
    <w:p w14:paraId="23587E00" w14:textId="77777777" w:rsidR="007A47E6" w:rsidRDefault="007A47E6" w:rsidP="00F15285">
      <w:pPr>
        <w:rPr>
          <w:color w:val="002060"/>
        </w:rPr>
      </w:pPr>
    </w:p>
    <w:p w14:paraId="6965F833" w14:textId="77777777" w:rsidR="007A47E6" w:rsidRDefault="007A47E6" w:rsidP="00F15285">
      <w:pPr>
        <w:rPr>
          <w:color w:val="002060"/>
        </w:rPr>
      </w:pPr>
    </w:p>
    <w:p w14:paraId="12495D98" w14:textId="77777777" w:rsidR="007A47E6" w:rsidRDefault="007A47E6" w:rsidP="00F15285">
      <w:pPr>
        <w:rPr>
          <w:color w:val="002060"/>
        </w:rPr>
      </w:pPr>
    </w:p>
    <w:p w14:paraId="24B18698" w14:textId="77777777" w:rsidR="007A47E6" w:rsidRDefault="007A47E6" w:rsidP="00F15285">
      <w:pPr>
        <w:rPr>
          <w:color w:val="002060"/>
        </w:rPr>
      </w:pPr>
    </w:p>
    <w:p w14:paraId="18BB5532" w14:textId="77777777" w:rsidR="007A47E6" w:rsidRDefault="007A47E6" w:rsidP="00F15285">
      <w:pPr>
        <w:rPr>
          <w:color w:val="002060"/>
        </w:rPr>
      </w:pPr>
    </w:p>
    <w:p w14:paraId="158F2421" w14:textId="77777777" w:rsidR="007A47E6" w:rsidRDefault="007A47E6" w:rsidP="00F15285">
      <w:pPr>
        <w:rPr>
          <w:color w:val="002060"/>
        </w:rPr>
      </w:pPr>
    </w:p>
    <w:p w14:paraId="45B6683F" w14:textId="77777777" w:rsidR="007A47E6" w:rsidRDefault="007A47E6" w:rsidP="00F15285">
      <w:pPr>
        <w:rPr>
          <w:color w:val="002060"/>
        </w:rPr>
      </w:pPr>
    </w:p>
    <w:p w14:paraId="23CA6889" w14:textId="62E6A78B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15</w:t>
      </w:r>
    </w:p>
    <w:p w14:paraId="27191634" w14:textId="77777777" w:rsidR="00F15285" w:rsidRDefault="00F15285" w:rsidP="00F15285">
      <w:pPr>
        <w:rPr>
          <w:color w:val="002060"/>
        </w:rPr>
      </w:pPr>
    </w:p>
    <w:p w14:paraId="087598D8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A968701" wp14:editId="4BC5E836">
            <wp:extent cx="5943600" cy="2427605"/>
            <wp:effectExtent l="0" t="0" r="0" b="0"/>
            <wp:docPr id="277273509" name="Picture 15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273509" name="Picture 15" descr="A screenshot of a phone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542AE" w14:textId="77777777" w:rsidR="00F15285" w:rsidRDefault="00F15285" w:rsidP="00F15285">
      <w:pPr>
        <w:rPr>
          <w:color w:val="002060"/>
        </w:rPr>
      </w:pPr>
    </w:p>
    <w:p w14:paraId="078BC722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16</w:t>
      </w:r>
    </w:p>
    <w:p w14:paraId="1863267D" w14:textId="77777777" w:rsidR="00F15285" w:rsidRDefault="00F15285" w:rsidP="00F15285">
      <w:pPr>
        <w:rPr>
          <w:color w:val="002060"/>
        </w:rPr>
      </w:pPr>
    </w:p>
    <w:p w14:paraId="2EC859A9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26A37F6" wp14:editId="3FF191C3">
            <wp:extent cx="5943600" cy="786130"/>
            <wp:effectExtent l="0" t="0" r="0" b="1270"/>
            <wp:docPr id="1690035934" name="Picture 16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035934" name="Picture 16" descr="A close up of a sign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47079" w14:textId="77777777" w:rsidR="00F15285" w:rsidRDefault="00F15285" w:rsidP="00F15285">
      <w:pPr>
        <w:rPr>
          <w:color w:val="002060"/>
        </w:rPr>
      </w:pPr>
    </w:p>
    <w:p w14:paraId="2BFBC81F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17</w:t>
      </w:r>
    </w:p>
    <w:p w14:paraId="753911E5" w14:textId="77777777" w:rsidR="00F15285" w:rsidRDefault="00F15285" w:rsidP="00F15285">
      <w:pPr>
        <w:rPr>
          <w:color w:val="002060"/>
        </w:rPr>
      </w:pPr>
    </w:p>
    <w:p w14:paraId="297066B8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171C4ED" wp14:editId="749C95D4">
            <wp:extent cx="5943600" cy="1012825"/>
            <wp:effectExtent l="0" t="0" r="0" b="3175"/>
            <wp:docPr id="1620517576" name="Picture 17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517576" name="Picture 17" descr="A close-up of a white square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1634E" w14:textId="77777777" w:rsidR="00F15285" w:rsidRDefault="00F15285" w:rsidP="00F15285">
      <w:pPr>
        <w:rPr>
          <w:color w:val="002060"/>
        </w:rPr>
      </w:pPr>
    </w:p>
    <w:p w14:paraId="3FDB7FA4" w14:textId="77777777" w:rsidR="007A47E6" w:rsidRDefault="007A47E6" w:rsidP="00F15285">
      <w:pPr>
        <w:rPr>
          <w:color w:val="002060"/>
        </w:rPr>
      </w:pPr>
    </w:p>
    <w:p w14:paraId="74EC5957" w14:textId="77777777" w:rsidR="007A47E6" w:rsidRDefault="007A47E6" w:rsidP="00F15285">
      <w:pPr>
        <w:rPr>
          <w:color w:val="002060"/>
        </w:rPr>
      </w:pPr>
    </w:p>
    <w:p w14:paraId="0077FCD2" w14:textId="77777777" w:rsidR="007A47E6" w:rsidRDefault="007A47E6" w:rsidP="00F15285">
      <w:pPr>
        <w:rPr>
          <w:color w:val="002060"/>
        </w:rPr>
      </w:pPr>
    </w:p>
    <w:p w14:paraId="7D186B8F" w14:textId="77777777" w:rsidR="007A47E6" w:rsidRDefault="007A47E6" w:rsidP="00F15285">
      <w:pPr>
        <w:rPr>
          <w:color w:val="002060"/>
        </w:rPr>
      </w:pPr>
    </w:p>
    <w:p w14:paraId="13EB8599" w14:textId="162AA569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18</w:t>
      </w:r>
    </w:p>
    <w:p w14:paraId="4D710564" w14:textId="77777777" w:rsidR="00F15285" w:rsidRDefault="00F15285" w:rsidP="00F15285">
      <w:pPr>
        <w:rPr>
          <w:color w:val="002060"/>
        </w:rPr>
      </w:pPr>
    </w:p>
    <w:p w14:paraId="03E899C2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62CEF23" wp14:editId="74DED4C6">
            <wp:extent cx="5943600" cy="791845"/>
            <wp:effectExtent l="0" t="0" r="0" b="0"/>
            <wp:docPr id="1139143326" name="Picture 18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143326" name="Picture 18" descr="A white square with black text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F6572" w14:textId="77777777" w:rsidR="00F15285" w:rsidRDefault="00F15285" w:rsidP="00F15285">
      <w:pPr>
        <w:rPr>
          <w:color w:val="002060"/>
        </w:rPr>
      </w:pPr>
    </w:p>
    <w:p w14:paraId="1FC38236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19</w:t>
      </w:r>
    </w:p>
    <w:p w14:paraId="2A670325" w14:textId="77777777" w:rsidR="00F15285" w:rsidRDefault="00F15285" w:rsidP="00F15285">
      <w:pPr>
        <w:rPr>
          <w:color w:val="002060"/>
        </w:rPr>
      </w:pPr>
    </w:p>
    <w:p w14:paraId="4CF07EC1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3959F93" wp14:editId="3E1796C1">
            <wp:extent cx="5943600" cy="1024890"/>
            <wp:effectExtent l="0" t="0" r="0" b="3810"/>
            <wp:docPr id="667532242" name="Picture 19" descr="A screenshot of 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532242" name="Picture 19" descr="A screenshot of a white square with black text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B8390" w14:textId="77777777" w:rsidR="00F15285" w:rsidRDefault="00F15285" w:rsidP="00F15285">
      <w:pPr>
        <w:rPr>
          <w:color w:val="002060"/>
        </w:rPr>
      </w:pPr>
    </w:p>
    <w:p w14:paraId="2332EFCD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20</w:t>
      </w:r>
    </w:p>
    <w:p w14:paraId="74263FB2" w14:textId="77777777" w:rsidR="00F15285" w:rsidRDefault="00F15285" w:rsidP="00F15285">
      <w:pPr>
        <w:rPr>
          <w:color w:val="002060"/>
        </w:rPr>
      </w:pPr>
    </w:p>
    <w:p w14:paraId="7A6680A7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9FF477A" wp14:editId="4165D33C">
            <wp:extent cx="5943600" cy="683260"/>
            <wp:effectExtent l="0" t="0" r="0" b="2540"/>
            <wp:docPr id="185250886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508861" name="Picture 1852508861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28393" w14:textId="77777777" w:rsidR="00F15285" w:rsidRDefault="00F15285" w:rsidP="00F15285">
      <w:pPr>
        <w:rPr>
          <w:color w:val="002060"/>
        </w:rPr>
      </w:pPr>
    </w:p>
    <w:p w14:paraId="635E7072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21</w:t>
      </w:r>
    </w:p>
    <w:p w14:paraId="390CC1A5" w14:textId="77777777" w:rsidR="00F15285" w:rsidRDefault="00F15285" w:rsidP="00F15285"/>
    <w:p w14:paraId="396DB6ED" w14:textId="77777777" w:rsidR="00F15285" w:rsidRDefault="00F15285" w:rsidP="00F15285">
      <w:r>
        <w:rPr>
          <w:noProof/>
        </w:rPr>
        <w:drawing>
          <wp:inline distT="0" distB="0" distL="0" distR="0" wp14:anchorId="7A657C4F" wp14:editId="225EE8E6">
            <wp:extent cx="5943600" cy="1023620"/>
            <wp:effectExtent l="0" t="0" r="0" b="5080"/>
            <wp:docPr id="382503020" name="Picture 21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503020" name="Picture 21" descr="A close up of a white square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F6FB9" w14:textId="77777777" w:rsidR="00F15285" w:rsidRDefault="00F15285" w:rsidP="00F15285"/>
    <w:p w14:paraId="24D06CF0" w14:textId="77777777" w:rsidR="007A47E6" w:rsidRDefault="007A47E6" w:rsidP="00F15285">
      <w:pPr>
        <w:rPr>
          <w:color w:val="002060"/>
        </w:rPr>
      </w:pPr>
    </w:p>
    <w:p w14:paraId="149B4974" w14:textId="77777777" w:rsidR="007A47E6" w:rsidRDefault="007A47E6" w:rsidP="00F15285">
      <w:pPr>
        <w:rPr>
          <w:color w:val="002060"/>
        </w:rPr>
      </w:pPr>
    </w:p>
    <w:p w14:paraId="36CAA805" w14:textId="77777777" w:rsidR="007A47E6" w:rsidRDefault="007A47E6" w:rsidP="00F15285">
      <w:pPr>
        <w:rPr>
          <w:color w:val="002060"/>
        </w:rPr>
      </w:pPr>
    </w:p>
    <w:p w14:paraId="083DECF1" w14:textId="245D9FDD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22</w:t>
      </w:r>
    </w:p>
    <w:p w14:paraId="4AB7A022" w14:textId="77777777" w:rsidR="00F15285" w:rsidRDefault="00F15285" w:rsidP="00F15285">
      <w:pPr>
        <w:rPr>
          <w:color w:val="002060"/>
        </w:rPr>
      </w:pPr>
    </w:p>
    <w:p w14:paraId="0187163E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E197F52" wp14:editId="2336365F">
            <wp:extent cx="5943600" cy="1246505"/>
            <wp:effectExtent l="0" t="0" r="0" b="0"/>
            <wp:docPr id="190964409" name="Picture 22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64409" name="Picture 22" descr="A screenshot of a white box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4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CEC7D" w14:textId="77777777" w:rsidR="00F15285" w:rsidRDefault="00F15285" w:rsidP="00F15285">
      <w:pPr>
        <w:rPr>
          <w:color w:val="002060"/>
        </w:rPr>
      </w:pPr>
    </w:p>
    <w:p w14:paraId="0BB95872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23</w:t>
      </w:r>
    </w:p>
    <w:p w14:paraId="6082D4F8" w14:textId="77777777" w:rsidR="00F15285" w:rsidRDefault="00F15285" w:rsidP="00F15285">
      <w:pPr>
        <w:rPr>
          <w:color w:val="002060"/>
        </w:rPr>
      </w:pPr>
    </w:p>
    <w:p w14:paraId="163119D8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1D09C39" wp14:editId="6B061C02">
            <wp:extent cx="5943600" cy="2298700"/>
            <wp:effectExtent l="0" t="0" r="0" b="0"/>
            <wp:docPr id="1176117527" name="Picture 23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117527" name="Picture 23" descr="A screenshot of a computer screen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92E96" w14:textId="77777777" w:rsidR="00F15285" w:rsidRDefault="00F15285" w:rsidP="00F15285">
      <w:pPr>
        <w:rPr>
          <w:color w:val="002060"/>
        </w:rPr>
      </w:pPr>
    </w:p>
    <w:p w14:paraId="6BE49EE1" w14:textId="77777777" w:rsidR="007A47E6" w:rsidRDefault="007A47E6" w:rsidP="00F15285">
      <w:pPr>
        <w:rPr>
          <w:color w:val="002060"/>
        </w:rPr>
      </w:pPr>
    </w:p>
    <w:p w14:paraId="46EA6CCE" w14:textId="77777777" w:rsidR="007A47E6" w:rsidRDefault="007A47E6" w:rsidP="00F15285">
      <w:pPr>
        <w:rPr>
          <w:color w:val="002060"/>
        </w:rPr>
      </w:pPr>
    </w:p>
    <w:p w14:paraId="49E450E0" w14:textId="77777777" w:rsidR="007A47E6" w:rsidRDefault="007A47E6" w:rsidP="00F15285">
      <w:pPr>
        <w:rPr>
          <w:color w:val="002060"/>
        </w:rPr>
      </w:pPr>
    </w:p>
    <w:p w14:paraId="21A56479" w14:textId="77777777" w:rsidR="007A47E6" w:rsidRDefault="007A47E6" w:rsidP="00F15285">
      <w:pPr>
        <w:rPr>
          <w:color w:val="002060"/>
        </w:rPr>
      </w:pPr>
    </w:p>
    <w:p w14:paraId="2F58828D" w14:textId="77777777" w:rsidR="007A47E6" w:rsidRDefault="007A47E6" w:rsidP="00F15285">
      <w:pPr>
        <w:rPr>
          <w:color w:val="002060"/>
        </w:rPr>
      </w:pPr>
    </w:p>
    <w:p w14:paraId="02C5A823" w14:textId="77777777" w:rsidR="007A47E6" w:rsidRDefault="007A47E6" w:rsidP="00F15285">
      <w:pPr>
        <w:rPr>
          <w:color w:val="002060"/>
        </w:rPr>
      </w:pPr>
    </w:p>
    <w:p w14:paraId="0CACBC41" w14:textId="77777777" w:rsidR="007A47E6" w:rsidRDefault="007A47E6" w:rsidP="00F15285">
      <w:pPr>
        <w:rPr>
          <w:color w:val="002060"/>
        </w:rPr>
      </w:pPr>
    </w:p>
    <w:p w14:paraId="06C1DD83" w14:textId="77777777" w:rsidR="007A47E6" w:rsidRDefault="007A47E6" w:rsidP="00F15285">
      <w:pPr>
        <w:rPr>
          <w:color w:val="002060"/>
        </w:rPr>
      </w:pPr>
    </w:p>
    <w:p w14:paraId="57353717" w14:textId="77777777" w:rsidR="00371B5D" w:rsidRDefault="00371B5D" w:rsidP="00F15285">
      <w:pPr>
        <w:rPr>
          <w:color w:val="002060"/>
        </w:rPr>
      </w:pPr>
    </w:p>
    <w:p w14:paraId="7F3D1664" w14:textId="36CC5066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24</w:t>
      </w:r>
    </w:p>
    <w:p w14:paraId="6590FBBA" w14:textId="77777777" w:rsidR="00F15285" w:rsidRDefault="00F15285" w:rsidP="00F15285">
      <w:pPr>
        <w:rPr>
          <w:color w:val="002060"/>
        </w:rPr>
      </w:pPr>
    </w:p>
    <w:p w14:paraId="06160316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46D68BE" wp14:editId="54583024">
            <wp:extent cx="5943600" cy="2173605"/>
            <wp:effectExtent l="0" t="0" r="0" b="0"/>
            <wp:docPr id="811156102" name="Picture 24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156102" name="Picture 24" descr="A screenshot of a test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7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127C7" w14:textId="77777777" w:rsidR="00F15285" w:rsidRDefault="00F15285" w:rsidP="00F15285">
      <w:pPr>
        <w:rPr>
          <w:color w:val="002060"/>
        </w:rPr>
      </w:pPr>
    </w:p>
    <w:p w14:paraId="16DFCD65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25</w:t>
      </w:r>
    </w:p>
    <w:p w14:paraId="22D755D6" w14:textId="77777777" w:rsidR="00F15285" w:rsidRDefault="00F15285" w:rsidP="00F15285">
      <w:pPr>
        <w:rPr>
          <w:color w:val="002060"/>
        </w:rPr>
      </w:pPr>
    </w:p>
    <w:p w14:paraId="3A04CAC9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63BBD3A" wp14:editId="4CD74657">
            <wp:extent cx="5943600" cy="1137285"/>
            <wp:effectExtent l="0" t="0" r="0" b="5715"/>
            <wp:docPr id="1613799440" name="Picture 25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799440" name="Picture 25" descr="A close up of a white square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444E7" w14:textId="77777777" w:rsidR="00F15285" w:rsidRDefault="00F15285" w:rsidP="00F15285">
      <w:pPr>
        <w:rPr>
          <w:color w:val="002060"/>
        </w:rPr>
      </w:pPr>
    </w:p>
    <w:p w14:paraId="266EBD8E" w14:textId="77777777" w:rsidR="00371B5D" w:rsidRDefault="00371B5D" w:rsidP="00F15285">
      <w:pPr>
        <w:rPr>
          <w:color w:val="002060"/>
        </w:rPr>
      </w:pPr>
    </w:p>
    <w:p w14:paraId="748C1B51" w14:textId="77777777" w:rsidR="00371B5D" w:rsidRDefault="00371B5D" w:rsidP="00F15285">
      <w:pPr>
        <w:rPr>
          <w:color w:val="002060"/>
        </w:rPr>
      </w:pPr>
    </w:p>
    <w:p w14:paraId="42E224CC" w14:textId="77777777" w:rsidR="00371B5D" w:rsidRDefault="00371B5D" w:rsidP="00F15285">
      <w:pPr>
        <w:rPr>
          <w:color w:val="002060"/>
        </w:rPr>
      </w:pPr>
    </w:p>
    <w:p w14:paraId="40BBF649" w14:textId="77777777" w:rsidR="00371B5D" w:rsidRDefault="00371B5D" w:rsidP="00F15285">
      <w:pPr>
        <w:rPr>
          <w:color w:val="002060"/>
        </w:rPr>
      </w:pPr>
    </w:p>
    <w:p w14:paraId="1BBC70CE" w14:textId="77777777" w:rsidR="00371B5D" w:rsidRDefault="00371B5D" w:rsidP="00F15285">
      <w:pPr>
        <w:rPr>
          <w:color w:val="002060"/>
        </w:rPr>
      </w:pPr>
    </w:p>
    <w:p w14:paraId="6964AFE7" w14:textId="77777777" w:rsidR="00371B5D" w:rsidRDefault="00371B5D" w:rsidP="00F15285">
      <w:pPr>
        <w:rPr>
          <w:color w:val="002060"/>
        </w:rPr>
      </w:pPr>
    </w:p>
    <w:p w14:paraId="2F692E18" w14:textId="77777777" w:rsidR="00371B5D" w:rsidRDefault="00371B5D" w:rsidP="00F15285">
      <w:pPr>
        <w:rPr>
          <w:color w:val="002060"/>
        </w:rPr>
      </w:pPr>
    </w:p>
    <w:p w14:paraId="139E471B" w14:textId="77777777" w:rsidR="00371B5D" w:rsidRDefault="00371B5D" w:rsidP="00F15285">
      <w:pPr>
        <w:rPr>
          <w:color w:val="002060"/>
        </w:rPr>
      </w:pPr>
    </w:p>
    <w:p w14:paraId="2A73BEF2" w14:textId="77777777" w:rsidR="00371B5D" w:rsidRDefault="00371B5D" w:rsidP="00F15285">
      <w:pPr>
        <w:rPr>
          <w:color w:val="002060"/>
        </w:rPr>
      </w:pPr>
    </w:p>
    <w:p w14:paraId="50C0316C" w14:textId="77777777" w:rsidR="00371B5D" w:rsidRDefault="00371B5D" w:rsidP="00F15285">
      <w:pPr>
        <w:rPr>
          <w:color w:val="002060"/>
        </w:rPr>
      </w:pPr>
    </w:p>
    <w:p w14:paraId="2434417D" w14:textId="357125B4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26</w:t>
      </w:r>
    </w:p>
    <w:p w14:paraId="03C11DA6" w14:textId="77777777" w:rsidR="00F15285" w:rsidRDefault="00F15285" w:rsidP="00F15285">
      <w:pPr>
        <w:rPr>
          <w:color w:val="002060"/>
        </w:rPr>
      </w:pPr>
    </w:p>
    <w:p w14:paraId="229B167D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9B26380" wp14:editId="4BA014EB">
            <wp:extent cx="5943600" cy="2496185"/>
            <wp:effectExtent l="0" t="0" r="0" b="5715"/>
            <wp:docPr id="702638631" name="Picture 2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638631" name="Picture 26" descr="A screenshot of a computer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A8131" w14:textId="77777777" w:rsidR="00F15285" w:rsidRDefault="00F15285" w:rsidP="00F15285">
      <w:pPr>
        <w:rPr>
          <w:color w:val="002060"/>
        </w:rPr>
      </w:pPr>
    </w:p>
    <w:p w14:paraId="37FB0F17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27</w:t>
      </w:r>
    </w:p>
    <w:p w14:paraId="357EBA7A" w14:textId="77777777" w:rsidR="00F15285" w:rsidRDefault="00F15285" w:rsidP="00F15285">
      <w:pPr>
        <w:rPr>
          <w:color w:val="002060"/>
        </w:rPr>
      </w:pPr>
    </w:p>
    <w:p w14:paraId="59C49AFB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74F591B" wp14:editId="1A1A4391">
            <wp:extent cx="5943600" cy="1125855"/>
            <wp:effectExtent l="0" t="0" r="0" b="4445"/>
            <wp:docPr id="598640829" name="Picture 27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640829" name="Picture 27" descr="A close up of a white square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2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A8605" w14:textId="77777777" w:rsidR="00F15285" w:rsidRDefault="00F15285" w:rsidP="00F15285">
      <w:pPr>
        <w:rPr>
          <w:color w:val="002060"/>
        </w:rPr>
      </w:pPr>
    </w:p>
    <w:p w14:paraId="05744ACE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28</w:t>
      </w:r>
    </w:p>
    <w:p w14:paraId="59668445" w14:textId="77777777" w:rsidR="00F15285" w:rsidRDefault="00F15285" w:rsidP="00F15285">
      <w:pPr>
        <w:rPr>
          <w:color w:val="002060"/>
        </w:rPr>
      </w:pPr>
    </w:p>
    <w:p w14:paraId="4CED3730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C9ED495" wp14:editId="744E6032">
            <wp:extent cx="5943600" cy="791845"/>
            <wp:effectExtent l="0" t="0" r="0" b="0"/>
            <wp:docPr id="1626530288" name="Picture 28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530288" name="Picture 28" descr="A white square with black text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B0A66" w14:textId="77777777" w:rsidR="00F15285" w:rsidRDefault="00F15285" w:rsidP="00F15285">
      <w:pPr>
        <w:rPr>
          <w:color w:val="002060"/>
        </w:rPr>
      </w:pPr>
    </w:p>
    <w:p w14:paraId="1F24DBA5" w14:textId="77777777" w:rsidR="00371B5D" w:rsidRDefault="00371B5D" w:rsidP="00F15285">
      <w:pPr>
        <w:rPr>
          <w:color w:val="002060"/>
        </w:rPr>
      </w:pPr>
    </w:p>
    <w:p w14:paraId="15F255FE" w14:textId="77777777" w:rsidR="00371B5D" w:rsidRDefault="00371B5D" w:rsidP="00F15285">
      <w:pPr>
        <w:rPr>
          <w:color w:val="002060"/>
        </w:rPr>
      </w:pPr>
    </w:p>
    <w:p w14:paraId="15F0DBA6" w14:textId="77777777" w:rsidR="00371B5D" w:rsidRDefault="00371B5D" w:rsidP="00F15285">
      <w:pPr>
        <w:rPr>
          <w:color w:val="002060"/>
        </w:rPr>
      </w:pPr>
    </w:p>
    <w:p w14:paraId="7C7ABC59" w14:textId="0CD9ADE5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29</w:t>
      </w:r>
    </w:p>
    <w:p w14:paraId="0B98A59C" w14:textId="77777777" w:rsidR="00F15285" w:rsidRDefault="00F15285" w:rsidP="00F15285">
      <w:pPr>
        <w:rPr>
          <w:color w:val="002060"/>
        </w:rPr>
      </w:pPr>
    </w:p>
    <w:p w14:paraId="7A160E23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DCD58F8" wp14:editId="49DB1735">
            <wp:extent cx="5943600" cy="1938655"/>
            <wp:effectExtent l="0" t="0" r="0" b="4445"/>
            <wp:docPr id="1306162142" name="Picture 29" descr="A screenshot of a white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162142" name="Picture 29" descr="A screenshot of a white page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3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944F5" w14:textId="77777777" w:rsidR="00F15285" w:rsidRDefault="00F15285" w:rsidP="00F15285">
      <w:pPr>
        <w:rPr>
          <w:color w:val="002060"/>
        </w:rPr>
      </w:pPr>
    </w:p>
    <w:p w14:paraId="394748BD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30</w:t>
      </w:r>
    </w:p>
    <w:p w14:paraId="7EBE5D6A" w14:textId="77777777" w:rsidR="00F15285" w:rsidRDefault="00F15285" w:rsidP="00F15285">
      <w:pPr>
        <w:rPr>
          <w:color w:val="002060"/>
        </w:rPr>
      </w:pPr>
    </w:p>
    <w:p w14:paraId="681294C8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516227E" wp14:editId="6D363E99">
            <wp:extent cx="5943600" cy="904875"/>
            <wp:effectExtent l="0" t="0" r="0" b="0"/>
            <wp:docPr id="1535114877" name="Picture 30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114877" name="Picture 30" descr="A white square with black text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29E70" w14:textId="77777777" w:rsidR="00F15285" w:rsidRDefault="00F15285" w:rsidP="00F15285">
      <w:pPr>
        <w:rPr>
          <w:color w:val="002060"/>
        </w:rPr>
      </w:pPr>
    </w:p>
    <w:p w14:paraId="2FE50A1A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31</w:t>
      </w:r>
    </w:p>
    <w:p w14:paraId="00C15201" w14:textId="77777777" w:rsidR="00F15285" w:rsidRDefault="00F15285" w:rsidP="00F15285">
      <w:pPr>
        <w:rPr>
          <w:color w:val="002060"/>
        </w:rPr>
      </w:pPr>
    </w:p>
    <w:p w14:paraId="13739994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50C531D" wp14:editId="54DD7027">
            <wp:extent cx="5943600" cy="1135380"/>
            <wp:effectExtent l="0" t="0" r="0" b="0"/>
            <wp:docPr id="1078792298" name="Picture 31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792298" name="Picture 31" descr="A screenshot of a white background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7727F" w14:textId="77777777" w:rsidR="00F15285" w:rsidRDefault="00F15285" w:rsidP="00F15285">
      <w:pPr>
        <w:rPr>
          <w:color w:val="002060"/>
        </w:rPr>
      </w:pPr>
    </w:p>
    <w:p w14:paraId="7BC1AC16" w14:textId="77777777" w:rsidR="00371B5D" w:rsidRDefault="00371B5D" w:rsidP="00F15285">
      <w:pPr>
        <w:rPr>
          <w:color w:val="002060"/>
        </w:rPr>
      </w:pPr>
    </w:p>
    <w:p w14:paraId="53125D6A" w14:textId="77777777" w:rsidR="00371B5D" w:rsidRDefault="00371B5D" w:rsidP="00F15285">
      <w:pPr>
        <w:rPr>
          <w:color w:val="002060"/>
        </w:rPr>
      </w:pPr>
    </w:p>
    <w:p w14:paraId="6560C3AA" w14:textId="77777777" w:rsidR="00371B5D" w:rsidRDefault="00371B5D" w:rsidP="00F15285">
      <w:pPr>
        <w:rPr>
          <w:color w:val="002060"/>
        </w:rPr>
      </w:pPr>
    </w:p>
    <w:p w14:paraId="2FD626CD" w14:textId="77777777" w:rsidR="00371B5D" w:rsidRDefault="00371B5D" w:rsidP="00F15285">
      <w:pPr>
        <w:rPr>
          <w:color w:val="002060"/>
        </w:rPr>
      </w:pPr>
    </w:p>
    <w:p w14:paraId="68504C29" w14:textId="4C3F34B7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32</w:t>
      </w:r>
    </w:p>
    <w:p w14:paraId="6B86B721" w14:textId="77777777" w:rsidR="00F15285" w:rsidRDefault="00F15285" w:rsidP="00F15285">
      <w:pPr>
        <w:rPr>
          <w:color w:val="002060"/>
        </w:rPr>
      </w:pPr>
    </w:p>
    <w:p w14:paraId="2A2C5EF5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E24623B" wp14:editId="64D95802">
            <wp:extent cx="5943600" cy="806450"/>
            <wp:effectExtent l="0" t="0" r="0" b="6350"/>
            <wp:docPr id="1444997942" name="Picture 3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997942" name="Picture 32" descr="A white square with black text&#10;&#10;Description automatically generated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39B20" w14:textId="77777777" w:rsidR="00F15285" w:rsidRDefault="00F15285" w:rsidP="00F15285">
      <w:pPr>
        <w:rPr>
          <w:color w:val="002060"/>
        </w:rPr>
      </w:pPr>
    </w:p>
    <w:p w14:paraId="53A2BDFE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33</w:t>
      </w:r>
    </w:p>
    <w:p w14:paraId="255F88ED" w14:textId="77777777" w:rsidR="00F15285" w:rsidRDefault="00F15285" w:rsidP="00F15285">
      <w:pPr>
        <w:rPr>
          <w:color w:val="002060"/>
        </w:rPr>
      </w:pPr>
    </w:p>
    <w:p w14:paraId="5D14B9CC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112381F" wp14:editId="32FFA640">
            <wp:extent cx="5943600" cy="1012190"/>
            <wp:effectExtent l="0" t="0" r="0" b="3810"/>
            <wp:docPr id="311653031" name="Picture 33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653031" name="Picture 33" descr="A white square with black text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1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8AECE" w14:textId="77777777" w:rsidR="00F15285" w:rsidRDefault="00F15285" w:rsidP="00F15285">
      <w:pPr>
        <w:rPr>
          <w:color w:val="002060"/>
        </w:rPr>
      </w:pPr>
    </w:p>
    <w:p w14:paraId="56C72406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34</w:t>
      </w:r>
    </w:p>
    <w:p w14:paraId="30BDD884" w14:textId="77777777" w:rsidR="00F15285" w:rsidRDefault="00F15285" w:rsidP="00F15285">
      <w:pPr>
        <w:rPr>
          <w:color w:val="002060"/>
        </w:rPr>
      </w:pPr>
    </w:p>
    <w:p w14:paraId="7E280DBA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499A671" wp14:editId="6592FD13">
            <wp:extent cx="5943600" cy="1864360"/>
            <wp:effectExtent l="0" t="0" r="0" b="2540"/>
            <wp:docPr id="46681407" name="Picture 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81407" name="Picture 34" descr="A screenshot of a computer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6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3873D" w14:textId="77777777" w:rsidR="00F15285" w:rsidRDefault="00F15285" w:rsidP="00F15285">
      <w:pPr>
        <w:rPr>
          <w:color w:val="002060"/>
        </w:rPr>
      </w:pPr>
    </w:p>
    <w:p w14:paraId="707AE065" w14:textId="77777777" w:rsidR="00371B5D" w:rsidRDefault="00371B5D" w:rsidP="00F15285">
      <w:pPr>
        <w:rPr>
          <w:color w:val="002060"/>
        </w:rPr>
      </w:pPr>
    </w:p>
    <w:p w14:paraId="44EC4F60" w14:textId="77777777" w:rsidR="00371B5D" w:rsidRDefault="00371B5D" w:rsidP="00F15285">
      <w:pPr>
        <w:rPr>
          <w:color w:val="002060"/>
        </w:rPr>
      </w:pPr>
    </w:p>
    <w:p w14:paraId="0430ECE3" w14:textId="77777777" w:rsidR="00371B5D" w:rsidRDefault="00371B5D" w:rsidP="00F15285">
      <w:pPr>
        <w:rPr>
          <w:color w:val="002060"/>
        </w:rPr>
      </w:pPr>
    </w:p>
    <w:p w14:paraId="698538DD" w14:textId="77777777" w:rsidR="00371B5D" w:rsidRDefault="00371B5D" w:rsidP="00F15285">
      <w:pPr>
        <w:rPr>
          <w:color w:val="002060"/>
        </w:rPr>
      </w:pPr>
    </w:p>
    <w:p w14:paraId="4CFDE556" w14:textId="77777777" w:rsidR="00371B5D" w:rsidRDefault="00371B5D" w:rsidP="00F15285">
      <w:pPr>
        <w:rPr>
          <w:color w:val="002060"/>
        </w:rPr>
      </w:pPr>
    </w:p>
    <w:p w14:paraId="04B39AE2" w14:textId="77777777" w:rsidR="00371B5D" w:rsidRDefault="00371B5D" w:rsidP="00F15285">
      <w:pPr>
        <w:rPr>
          <w:color w:val="002060"/>
        </w:rPr>
      </w:pPr>
    </w:p>
    <w:p w14:paraId="598813F0" w14:textId="4353E637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35</w:t>
      </w:r>
    </w:p>
    <w:p w14:paraId="5471C3CA" w14:textId="77777777" w:rsidR="00F15285" w:rsidRDefault="00F15285" w:rsidP="00F15285">
      <w:pPr>
        <w:rPr>
          <w:color w:val="002060"/>
        </w:rPr>
      </w:pPr>
    </w:p>
    <w:p w14:paraId="2B7101EA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303B70D" wp14:editId="50925A85">
            <wp:extent cx="5943600" cy="1570990"/>
            <wp:effectExtent l="0" t="0" r="0" b="3810"/>
            <wp:docPr id="598607393" name="Picture 35" descr="A screenshot of a questionnai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607393" name="Picture 35" descr="A screenshot of a questionnaire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32635" w14:textId="77777777" w:rsidR="00F15285" w:rsidRDefault="00F15285" w:rsidP="00F15285">
      <w:pPr>
        <w:rPr>
          <w:color w:val="002060"/>
        </w:rPr>
      </w:pPr>
    </w:p>
    <w:p w14:paraId="5BBD7B92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36</w:t>
      </w:r>
    </w:p>
    <w:p w14:paraId="0F3A7259" w14:textId="77777777" w:rsidR="00F15285" w:rsidRDefault="00F15285" w:rsidP="00F15285">
      <w:pPr>
        <w:rPr>
          <w:color w:val="002060"/>
        </w:rPr>
      </w:pPr>
    </w:p>
    <w:p w14:paraId="50417FCC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9A77044" wp14:editId="478AB346">
            <wp:extent cx="5943600" cy="1415415"/>
            <wp:effectExtent l="0" t="0" r="0" b="0"/>
            <wp:docPr id="2115491561" name="Picture 36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491561" name="Picture 36" descr="A screenshot of a white box&#10;&#10;Description automatically generated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1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0892D" w14:textId="77777777" w:rsidR="00F15285" w:rsidRDefault="00F15285" w:rsidP="00F15285">
      <w:pPr>
        <w:rPr>
          <w:color w:val="002060"/>
        </w:rPr>
      </w:pPr>
    </w:p>
    <w:p w14:paraId="0A2B7BE9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37</w:t>
      </w:r>
    </w:p>
    <w:p w14:paraId="413D5729" w14:textId="77777777" w:rsidR="00F15285" w:rsidRDefault="00F15285" w:rsidP="00F15285">
      <w:pPr>
        <w:rPr>
          <w:color w:val="002060"/>
        </w:rPr>
      </w:pPr>
    </w:p>
    <w:p w14:paraId="69459E9A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F0C64B7" wp14:editId="0980839F">
            <wp:extent cx="5943600" cy="965835"/>
            <wp:effectExtent l="0" t="0" r="0" b="0"/>
            <wp:docPr id="1701150255" name="Picture 37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150255" name="Picture 37" descr="A white square with black text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6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26A90" w14:textId="77777777" w:rsidR="00F15285" w:rsidRDefault="00F15285" w:rsidP="00F15285">
      <w:pPr>
        <w:rPr>
          <w:color w:val="002060"/>
        </w:rPr>
      </w:pPr>
    </w:p>
    <w:p w14:paraId="15D364B9" w14:textId="77777777" w:rsidR="00371B5D" w:rsidRDefault="00371B5D" w:rsidP="00F15285">
      <w:pPr>
        <w:rPr>
          <w:color w:val="002060"/>
        </w:rPr>
      </w:pPr>
    </w:p>
    <w:p w14:paraId="4A3E3924" w14:textId="77777777" w:rsidR="00371B5D" w:rsidRDefault="00371B5D" w:rsidP="00F15285">
      <w:pPr>
        <w:rPr>
          <w:color w:val="002060"/>
        </w:rPr>
      </w:pPr>
    </w:p>
    <w:p w14:paraId="67A99367" w14:textId="77777777" w:rsidR="00371B5D" w:rsidRDefault="00371B5D" w:rsidP="00F15285">
      <w:pPr>
        <w:rPr>
          <w:color w:val="002060"/>
        </w:rPr>
      </w:pPr>
    </w:p>
    <w:p w14:paraId="6E5C71EA" w14:textId="77777777" w:rsidR="00371B5D" w:rsidRDefault="00371B5D" w:rsidP="00F15285">
      <w:pPr>
        <w:rPr>
          <w:color w:val="002060"/>
        </w:rPr>
      </w:pPr>
    </w:p>
    <w:p w14:paraId="53354DD0" w14:textId="77777777" w:rsidR="00371B5D" w:rsidRDefault="00371B5D" w:rsidP="00F15285">
      <w:pPr>
        <w:rPr>
          <w:color w:val="002060"/>
        </w:rPr>
      </w:pPr>
    </w:p>
    <w:p w14:paraId="3F1EF060" w14:textId="6B8B1F1B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38</w:t>
      </w:r>
    </w:p>
    <w:p w14:paraId="20F87974" w14:textId="77777777" w:rsidR="00F15285" w:rsidRDefault="00F15285" w:rsidP="00F15285">
      <w:pPr>
        <w:rPr>
          <w:color w:val="002060"/>
        </w:rPr>
      </w:pPr>
    </w:p>
    <w:p w14:paraId="7758242A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24614A6" wp14:editId="7592EC62">
            <wp:extent cx="5943600" cy="1664970"/>
            <wp:effectExtent l="0" t="0" r="0" b="0"/>
            <wp:docPr id="1005797796" name="Picture 38" descr="A screenshot of a white p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797796" name="Picture 38" descr="A screenshot of a white page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6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054F9" w14:textId="77777777" w:rsidR="00F15285" w:rsidRDefault="00F15285" w:rsidP="00F15285">
      <w:pPr>
        <w:rPr>
          <w:color w:val="002060"/>
        </w:rPr>
      </w:pPr>
    </w:p>
    <w:p w14:paraId="6F7895B8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39</w:t>
      </w:r>
    </w:p>
    <w:p w14:paraId="001495B4" w14:textId="77777777" w:rsidR="00F15285" w:rsidRDefault="00F15285" w:rsidP="00F15285">
      <w:pPr>
        <w:rPr>
          <w:color w:val="002060"/>
        </w:rPr>
      </w:pPr>
    </w:p>
    <w:p w14:paraId="30BFD68F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08361C4" wp14:editId="6B4A60E9">
            <wp:extent cx="5943600" cy="470535"/>
            <wp:effectExtent l="0" t="0" r="0" b="0"/>
            <wp:docPr id="1974666512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666512" name="Picture 1974666512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70052" w14:textId="77777777" w:rsidR="00F15285" w:rsidRDefault="00F15285" w:rsidP="00F15285">
      <w:pPr>
        <w:rPr>
          <w:color w:val="002060"/>
        </w:rPr>
      </w:pPr>
      <w:commentRangeStart w:id="0"/>
      <w:r>
        <w:rPr>
          <w:noProof/>
          <w:color w:val="002060"/>
        </w:rPr>
        <w:drawing>
          <wp:inline distT="0" distB="0" distL="0" distR="0" wp14:anchorId="1F74BA24" wp14:editId="5C15B558">
            <wp:extent cx="5943600" cy="972185"/>
            <wp:effectExtent l="0" t="0" r="0" b="5715"/>
            <wp:docPr id="1967651515" name="Picture 40" descr="A close-up of a person's 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651515" name="Picture 40" descr="A close-up of a person's face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7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0"/>
      <w:r>
        <w:rPr>
          <w:rStyle w:val="CommentReference"/>
        </w:rPr>
        <w:commentReference w:id="0"/>
      </w:r>
    </w:p>
    <w:p w14:paraId="1DF41F23" w14:textId="77777777" w:rsidR="00F15285" w:rsidRDefault="00F15285" w:rsidP="00F15285">
      <w:pPr>
        <w:rPr>
          <w:color w:val="002060"/>
        </w:rPr>
      </w:pPr>
    </w:p>
    <w:p w14:paraId="23DE0EDA" w14:textId="77777777" w:rsidR="00371B5D" w:rsidRDefault="00371B5D" w:rsidP="00F15285">
      <w:pPr>
        <w:rPr>
          <w:color w:val="002060"/>
        </w:rPr>
      </w:pPr>
    </w:p>
    <w:p w14:paraId="44C2DF72" w14:textId="77777777" w:rsidR="00371B5D" w:rsidRDefault="00371B5D" w:rsidP="00F15285">
      <w:pPr>
        <w:rPr>
          <w:color w:val="002060"/>
        </w:rPr>
      </w:pPr>
    </w:p>
    <w:p w14:paraId="23E36FFA" w14:textId="77777777" w:rsidR="00371B5D" w:rsidRDefault="00371B5D" w:rsidP="00F15285">
      <w:pPr>
        <w:rPr>
          <w:color w:val="002060"/>
        </w:rPr>
      </w:pPr>
    </w:p>
    <w:p w14:paraId="57886479" w14:textId="77777777" w:rsidR="00371B5D" w:rsidRDefault="00371B5D" w:rsidP="00F15285">
      <w:pPr>
        <w:rPr>
          <w:color w:val="002060"/>
        </w:rPr>
      </w:pPr>
    </w:p>
    <w:p w14:paraId="155FC4E1" w14:textId="77777777" w:rsidR="00371B5D" w:rsidRDefault="00371B5D" w:rsidP="00F15285">
      <w:pPr>
        <w:rPr>
          <w:color w:val="002060"/>
        </w:rPr>
      </w:pPr>
    </w:p>
    <w:p w14:paraId="1ABB047C" w14:textId="77777777" w:rsidR="00371B5D" w:rsidRDefault="00371B5D" w:rsidP="00F15285">
      <w:pPr>
        <w:rPr>
          <w:color w:val="002060"/>
        </w:rPr>
      </w:pPr>
    </w:p>
    <w:p w14:paraId="28A42810" w14:textId="77777777" w:rsidR="00371B5D" w:rsidRDefault="00371B5D" w:rsidP="00F15285">
      <w:pPr>
        <w:rPr>
          <w:color w:val="002060"/>
        </w:rPr>
      </w:pPr>
    </w:p>
    <w:p w14:paraId="24A90C86" w14:textId="77777777" w:rsidR="00371B5D" w:rsidRDefault="00371B5D" w:rsidP="00F15285">
      <w:pPr>
        <w:rPr>
          <w:color w:val="002060"/>
        </w:rPr>
      </w:pPr>
    </w:p>
    <w:p w14:paraId="61CB5B77" w14:textId="77777777" w:rsidR="00371B5D" w:rsidRDefault="00371B5D" w:rsidP="00F15285">
      <w:pPr>
        <w:rPr>
          <w:color w:val="002060"/>
        </w:rPr>
      </w:pPr>
    </w:p>
    <w:p w14:paraId="53E5E040" w14:textId="77777777" w:rsidR="00371B5D" w:rsidRDefault="00371B5D" w:rsidP="00F15285">
      <w:pPr>
        <w:rPr>
          <w:color w:val="002060"/>
        </w:rPr>
      </w:pPr>
    </w:p>
    <w:p w14:paraId="00F92192" w14:textId="77777777" w:rsidR="00371B5D" w:rsidRDefault="00371B5D" w:rsidP="00F15285">
      <w:pPr>
        <w:rPr>
          <w:color w:val="002060"/>
        </w:rPr>
      </w:pPr>
    </w:p>
    <w:p w14:paraId="395B30EC" w14:textId="34D8EC97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40</w:t>
      </w:r>
    </w:p>
    <w:p w14:paraId="7A7091D7" w14:textId="77777777" w:rsidR="00F15285" w:rsidRDefault="00F15285" w:rsidP="00F15285">
      <w:pPr>
        <w:rPr>
          <w:color w:val="002060"/>
        </w:rPr>
      </w:pPr>
    </w:p>
    <w:p w14:paraId="4B97E994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7DAC8A2" wp14:editId="2F4FDC9F">
            <wp:extent cx="5943600" cy="2432685"/>
            <wp:effectExtent l="0" t="0" r="0" b="5715"/>
            <wp:docPr id="245984025" name="Picture 41" descr="A screenshot of a voting for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984025" name="Picture 41" descr="A screenshot of a voting form&#10;&#10;Description automatically generated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8B200" w14:textId="77777777" w:rsidR="00F15285" w:rsidRDefault="00F15285" w:rsidP="00F15285">
      <w:pPr>
        <w:rPr>
          <w:color w:val="002060"/>
        </w:rPr>
      </w:pPr>
    </w:p>
    <w:p w14:paraId="03017EAC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41</w:t>
      </w:r>
    </w:p>
    <w:p w14:paraId="6B6549B3" w14:textId="77777777" w:rsidR="00F15285" w:rsidRDefault="00F15285" w:rsidP="00F15285">
      <w:pPr>
        <w:rPr>
          <w:color w:val="002060"/>
        </w:rPr>
      </w:pPr>
    </w:p>
    <w:p w14:paraId="27C9413B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5CF9D93" wp14:editId="28DCD3C4">
            <wp:extent cx="5943600" cy="2104390"/>
            <wp:effectExtent l="0" t="0" r="0" b="3810"/>
            <wp:docPr id="1130607738" name="Picture 42" descr="A screenshot of a pain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607738" name="Picture 42" descr="A screenshot of a painting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0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83FE2" w14:textId="77777777" w:rsidR="00F15285" w:rsidRDefault="00F15285" w:rsidP="00F15285">
      <w:pPr>
        <w:rPr>
          <w:color w:val="002060"/>
        </w:rPr>
      </w:pPr>
    </w:p>
    <w:p w14:paraId="661F4377" w14:textId="77777777" w:rsidR="00371B5D" w:rsidRDefault="00371B5D" w:rsidP="00F15285">
      <w:pPr>
        <w:rPr>
          <w:color w:val="002060"/>
        </w:rPr>
      </w:pPr>
    </w:p>
    <w:p w14:paraId="449BE1EA" w14:textId="77777777" w:rsidR="00371B5D" w:rsidRDefault="00371B5D" w:rsidP="00F15285">
      <w:pPr>
        <w:rPr>
          <w:color w:val="002060"/>
        </w:rPr>
      </w:pPr>
    </w:p>
    <w:p w14:paraId="6D6CE37F" w14:textId="77777777" w:rsidR="00371B5D" w:rsidRDefault="00371B5D" w:rsidP="00F15285">
      <w:pPr>
        <w:rPr>
          <w:color w:val="002060"/>
        </w:rPr>
      </w:pPr>
    </w:p>
    <w:p w14:paraId="6263B9F4" w14:textId="77777777" w:rsidR="00371B5D" w:rsidRDefault="00371B5D" w:rsidP="00F15285">
      <w:pPr>
        <w:rPr>
          <w:color w:val="002060"/>
        </w:rPr>
      </w:pPr>
    </w:p>
    <w:p w14:paraId="3BA9C116" w14:textId="77777777" w:rsidR="00371B5D" w:rsidRDefault="00371B5D" w:rsidP="00F15285">
      <w:pPr>
        <w:rPr>
          <w:color w:val="002060"/>
        </w:rPr>
      </w:pPr>
    </w:p>
    <w:p w14:paraId="7D8D76BB" w14:textId="77777777" w:rsidR="00371B5D" w:rsidRDefault="00371B5D" w:rsidP="00F15285">
      <w:pPr>
        <w:rPr>
          <w:color w:val="002060"/>
        </w:rPr>
      </w:pPr>
    </w:p>
    <w:p w14:paraId="7917BDEE" w14:textId="7A613078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42</w:t>
      </w:r>
    </w:p>
    <w:p w14:paraId="1EDE44FB" w14:textId="77777777" w:rsidR="00F15285" w:rsidRDefault="00F15285" w:rsidP="00F15285">
      <w:pPr>
        <w:rPr>
          <w:color w:val="002060"/>
        </w:rPr>
      </w:pPr>
    </w:p>
    <w:p w14:paraId="50090BDA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AB4C4FE" wp14:editId="43F6265B">
            <wp:extent cx="5943600" cy="1309370"/>
            <wp:effectExtent l="0" t="0" r="0" b="0"/>
            <wp:docPr id="1578613337" name="Picture 43" descr="A screenshot of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8613337" name="Picture 43" descr="A screenshot of a white background&#10;&#10;Description automatically generated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0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88CA8" w14:textId="77777777" w:rsidR="00F15285" w:rsidRDefault="00F15285" w:rsidP="00F15285">
      <w:pPr>
        <w:rPr>
          <w:color w:val="002060"/>
        </w:rPr>
      </w:pPr>
    </w:p>
    <w:p w14:paraId="76D8B011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43</w:t>
      </w:r>
    </w:p>
    <w:p w14:paraId="71E76E5D" w14:textId="77777777" w:rsidR="00F15285" w:rsidRDefault="00F15285" w:rsidP="00F15285">
      <w:pPr>
        <w:rPr>
          <w:color w:val="002060"/>
        </w:rPr>
      </w:pPr>
    </w:p>
    <w:p w14:paraId="5681DF18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52A41FB" wp14:editId="51321A9E">
            <wp:extent cx="5943600" cy="1305560"/>
            <wp:effectExtent l="0" t="0" r="0" b="2540"/>
            <wp:docPr id="1896789862" name="Picture 44" descr="A screenshot of a voting scree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789862" name="Picture 44" descr="A screenshot of a voting screen&#10;&#10;Description automatically generated with medium confidence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0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8788E" w14:textId="77777777" w:rsidR="00F15285" w:rsidRDefault="00F15285" w:rsidP="00F15285">
      <w:pPr>
        <w:rPr>
          <w:color w:val="002060"/>
        </w:rPr>
      </w:pPr>
    </w:p>
    <w:p w14:paraId="1015BB74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44</w:t>
      </w:r>
    </w:p>
    <w:p w14:paraId="2CC4F8C7" w14:textId="77777777" w:rsidR="00F15285" w:rsidRDefault="00F15285" w:rsidP="00F15285">
      <w:pPr>
        <w:rPr>
          <w:color w:val="002060"/>
        </w:rPr>
      </w:pPr>
    </w:p>
    <w:p w14:paraId="1B88C782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A33F079" wp14:editId="059D19F8">
            <wp:extent cx="5943600" cy="1452245"/>
            <wp:effectExtent l="0" t="0" r="0" b="0"/>
            <wp:docPr id="684022582" name="Picture 45" descr="A close-up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022582" name="Picture 45" descr="A close-up of a white box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5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A7834" w14:textId="77777777" w:rsidR="00F15285" w:rsidRDefault="00F15285" w:rsidP="00F15285">
      <w:pPr>
        <w:rPr>
          <w:color w:val="002060"/>
        </w:rPr>
      </w:pPr>
    </w:p>
    <w:p w14:paraId="1FD31008" w14:textId="77777777" w:rsidR="00371B5D" w:rsidRDefault="00371B5D" w:rsidP="00F15285">
      <w:pPr>
        <w:rPr>
          <w:color w:val="002060"/>
        </w:rPr>
      </w:pPr>
    </w:p>
    <w:p w14:paraId="3FF5F236" w14:textId="77777777" w:rsidR="00371B5D" w:rsidRDefault="00371B5D" w:rsidP="00F15285">
      <w:pPr>
        <w:rPr>
          <w:color w:val="002060"/>
        </w:rPr>
      </w:pPr>
    </w:p>
    <w:p w14:paraId="6813DFDD" w14:textId="77777777" w:rsidR="00371B5D" w:rsidRDefault="00371B5D" w:rsidP="00F15285">
      <w:pPr>
        <w:rPr>
          <w:color w:val="002060"/>
        </w:rPr>
      </w:pPr>
    </w:p>
    <w:p w14:paraId="13477B7D" w14:textId="77777777" w:rsidR="00371B5D" w:rsidRDefault="00371B5D" w:rsidP="00F15285">
      <w:pPr>
        <w:rPr>
          <w:color w:val="002060"/>
        </w:rPr>
      </w:pPr>
    </w:p>
    <w:p w14:paraId="4EC242A6" w14:textId="5D8004DD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45</w:t>
      </w:r>
    </w:p>
    <w:p w14:paraId="0D83B964" w14:textId="77777777" w:rsidR="00F15285" w:rsidRDefault="00F15285" w:rsidP="00F15285">
      <w:pPr>
        <w:rPr>
          <w:color w:val="002060"/>
        </w:rPr>
      </w:pPr>
    </w:p>
    <w:p w14:paraId="116BF810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6F9E18F" wp14:editId="6B4F1A11">
            <wp:extent cx="5943600" cy="1903095"/>
            <wp:effectExtent l="0" t="0" r="0" b="1905"/>
            <wp:docPr id="1174294936" name="Picture 4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294936" name="Picture 46" descr="A screenshot of a computer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84345" w14:textId="77777777" w:rsidR="00F15285" w:rsidRDefault="00F15285" w:rsidP="00F15285">
      <w:pPr>
        <w:rPr>
          <w:color w:val="002060"/>
        </w:rPr>
      </w:pPr>
    </w:p>
    <w:p w14:paraId="1BD99685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46</w:t>
      </w:r>
    </w:p>
    <w:p w14:paraId="057027E3" w14:textId="77777777" w:rsidR="00F15285" w:rsidRDefault="00F15285" w:rsidP="00F15285">
      <w:pPr>
        <w:rPr>
          <w:color w:val="002060"/>
        </w:rPr>
      </w:pPr>
    </w:p>
    <w:p w14:paraId="3AB6F274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4A7E666" wp14:editId="483ECA5F">
            <wp:extent cx="5943600" cy="764540"/>
            <wp:effectExtent l="0" t="0" r="0" b="0"/>
            <wp:docPr id="1041942617" name="Picture 47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942617" name="Picture 47" descr="A white square with black text&#10;&#10;Description automatically generated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00E74" w14:textId="77777777" w:rsidR="00F15285" w:rsidRDefault="00F15285" w:rsidP="00F15285">
      <w:pPr>
        <w:rPr>
          <w:color w:val="002060"/>
        </w:rPr>
      </w:pPr>
    </w:p>
    <w:p w14:paraId="26B74877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47</w:t>
      </w:r>
    </w:p>
    <w:p w14:paraId="6063CC47" w14:textId="77777777" w:rsidR="00F15285" w:rsidRDefault="00F15285" w:rsidP="00F15285">
      <w:pPr>
        <w:rPr>
          <w:color w:val="002060"/>
        </w:rPr>
      </w:pPr>
    </w:p>
    <w:p w14:paraId="6FA0B1D5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BE666E5" wp14:editId="41062480">
            <wp:extent cx="5943600" cy="1078230"/>
            <wp:effectExtent l="0" t="0" r="0" b="1270"/>
            <wp:docPr id="1975900377" name="Picture 48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900377" name="Picture 48" descr="A close-up of a white square&#10;&#10;Description automatically generated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323C1" w14:textId="77777777" w:rsidR="00F15285" w:rsidRDefault="00F15285" w:rsidP="00F15285">
      <w:pPr>
        <w:rPr>
          <w:color w:val="002060"/>
        </w:rPr>
      </w:pPr>
    </w:p>
    <w:p w14:paraId="4DFEDD96" w14:textId="77777777" w:rsidR="00371B5D" w:rsidRDefault="00371B5D" w:rsidP="00F15285">
      <w:pPr>
        <w:rPr>
          <w:color w:val="002060"/>
        </w:rPr>
      </w:pPr>
    </w:p>
    <w:p w14:paraId="7CF0EB77" w14:textId="77777777" w:rsidR="00371B5D" w:rsidRDefault="00371B5D" w:rsidP="00F15285">
      <w:pPr>
        <w:rPr>
          <w:color w:val="002060"/>
        </w:rPr>
      </w:pPr>
    </w:p>
    <w:p w14:paraId="51E4771C" w14:textId="77777777" w:rsidR="00371B5D" w:rsidRDefault="00371B5D" w:rsidP="00F15285">
      <w:pPr>
        <w:rPr>
          <w:color w:val="002060"/>
        </w:rPr>
      </w:pPr>
    </w:p>
    <w:p w14:paraId="38FB32FF" w14:textId="77777777" w:rsidR="00371B5D" w:rsidRDefault="00371B5D" w:rsidP="00F15285">
      <w:pPr>
        <w:rPr>
          <w:color w:val="002060"/>
        </w:rPr>
      </w:pPr>
    </w:p>
    <w:p w14:paraId="0E502198" w14:textId="77777777" w:rsidR="00371B5D" w:rsidRDefault="00371B5D" w:rsidP="00F15285">
      <w:pPr>
        <w:rPr>
          <w:color w:val="002060"/>
        </w:rPr>
      </w:pPr>
    </w:p>
    <w:p w14:paraId="790F61D3" w14:textId="17E02DF7" w:rsidR="00F15285" w:rsidRDefault="00F15285" w:rsidP="00F15285">
      <w:pPr>
        <w:rPr>
          <w:color w:val="002060"/>
        </w:rPr>
      </w:pPr>
      <w:r>
        <w:rPr>
          <w:color w:val="002060"/>
        </w:rPr>
        <w:lastRenderedPageBreak/>
        <w:t>Question 48</w:t>
      </w:r>
    </w:p>
    <w:p w14:paraId="5E28DD21" w14:textId="77777777" w:rsidR="00F15285" w:rsidRDefault="00F15285" w:rsidP="00F15285">
      <w:pPr>
        <w:rPr>
          <w:color w:val="002060"/>
        </w:rPr>
      </w:pPr>
    </w:p>
    <w:p w14:paraId="60B8271C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3B31D04" wp14:editId="296CE61D">
            <wp:extent cx="5943600" cy="1304290"/>
            <wp:effectExtent l="0" t="0" r="0" b="3810"/>
            <wp:docPr id="1125282151" name="Picture 49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282151" name="Picture 49" descr="A close-up of a white square&#10;&#10;Description automatically generated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0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13B23" w14:textId="77777777" w:rsidR="00F15285" w:rsidRDefault="00F15285" w:rsidP="00F15285">
      <w:pPr>
        <w:rPr>
          <w:color w:val="002060"/>
        </w:rPr>
      </w:pPr>
    </w:p>
    <w:p w14:paraId="770658A5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49</w:t>
      </w:r>
    </w:p>
    <w:p w14:paraId="4983B537" w14:textId="77777777" w:rsidR="00F15285" w:rsidRDefault="00F15285" w:rsidP="00F15285">
      <w:pPr>
        <w:rPr>
          <w:color w:val="002060"/>
        </w:rPr>
      </w:pPr>
    </w:p>
    <w:p w14:paraId="5CCBE1CF" w14:textId="77777777" w:rsidR="00F15285" w:rsidRDefault="00F15285" w:rsidP="00F15285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1C4C133" wp14:editId="04349321">
            <wp:extent cx="5943600" cy="854710"/>
            <wp:effectExtent l="0" t="0" r="0" b="0"/>
            <wp:docPr id="1014012102" name="Picture 50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012102" name="Picture 50" descr="A white square with black text&#10;&#10;Description automatically generated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5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2B272" w14:textId="77777777" w:rsidR="00F15285" w:rsidRDefault="00F15285" w:rsidP="00F15285">
      <w:pPr>
        <w:rPr>
          <w:color w:val="002060"/>
        </w:rPr>
      </w:pPr>
    </w:p>
    <w:p w14:paraId="40A476A3" w14:textId="77777777" w:rsidR="00F15285" w:rsidRDefault="00F15285" w:rsidP="00F15285">
      <w:pPr>
        <w:rPr>
          <w:color w:val="002060"/>
        </w:rPr>
      </w:pPr>
      <w:r>
        <w:rPr>
          <w:color w:val="002060"/>
        </w:rPr>
        <w:t>Question 50</w:t>
      </w:r>
    </w:p>
    <w:p w14:paraId="0068200A" w14:textId="77777777" w:rsidR="00F15285" w:rsidRDefault="00F15285" w:rsidP="00F15285">
      <w:pPr>
        <w:rPr>
          <w:color w:val="002060"/>
        </w:rPr>
      </w:pPr>
    </w:p>
    <w:p w14:paraId="35A1C46C" w14:textId="77777777" w:rsidR="00F15285" w:rsidRDefault="00F15285" w:rsidP="00F15285">
      <w:r>
        <w:rPr>
          <w:noProof/>
        </w:rPr>
        <w:drawing>
          <wp:inline distT="0" distB="0" distL="0" distR="0" wp14:anchorId="6FFD050B" wp14:editId="58B76FB4">
            <wp:extent cx="5943600" cy="1983105"/>
            <wp:effectExtent l="0" t="0" r="0" b="0"/>
            <wp:docPr id="1710069005" name="Picture 5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069005" name="Picture 51" descr="A screenshot of a computer&#10;&#10;Description automatically generated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8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8EE21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71C288B1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3DB5A5EC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723C852B" w14:textId="77777777" w:rsidR="001D546D" w:rsidRPr="00B90A74" w:rsidRDefault="001D546D" w:rsidP="00B90A74">
      <w:pPr>
        <w:ind w:right="630"/>
        <w:rPr>
          <w:rFonts w:cs="Arial"/>
          <w:szCs w:val="20"/>
        </w:rPr>
      </w:pPr>
    </w:p>
    <w:sectPr w:rsidR="001D546D" w:rsidRPr="00B90A74" w:rsidSect="00544392">
      <w:headerReference w:type="even" r:id="rId67"/>
      <w:headerReference w:type="default" r:id="rId68"/>
      <w:footerReference w:type="even" r:id="rId69"/>
      <w:footerReference w:type="default" r:id="rId70"/>
      <w:headerReference w:type="first" r:id="rId71"/>
      <w:footerReference w:type="first" r:id="rId72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0" w:author="Sarah BUSBY" w:date="2024-08-17T18:32:00Z" w:initials="SB">
    <w:p w14:paraId="10453E36" w14:textId="77777777" w:rsidR="00F15285" w:rsidRDefault="00F15285" w:rsidP="00F15285">
      <w:r>
        <w:rPr>
          <w:rStyle w:val="CommentReference"/>
        </w:rPr>
        <w:annotationRef/>
      </w:r>
      <w:r>
        <w:rPr>
          <w:color w:val="000000"/>
          <w:sz w:val="20"/>
          <w:szCs w:val="20"/>
        </w:rPr>
        <w:t>With or without the dropdown menu? Delete the extra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10453E36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3F827335" w16cex:dateUtc="2024-08-18T01:3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10453E36" w16cid:durableId="3F82733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980C7BE" w14:textId="77777777" w:rsidR="00373C4C" w:rsidRDefault="00373C4C" w:rsidP="001604A4">
      <w:r>
        <w:separator/>
      </w:r>
    </w:p>
    <w:p w14:paraId="0C7BAEBA" w14:textId="77777777" w:rsidR="00373C4C" w:rsidRDefault="00373C4C"/>
  </w:endnote>
  <w:endnote w:type="continuationSeparator" w:id="0">
    <w:p w14:paraId="6B35B9CA" w14:textId="77777777" w:rsidR="00373C4C" w:rsidRDefault="00373C4C" w:rsidP="001604A4">
      <w:r>
        <w:continuationSeparator/>
      </w:r>
    </w:p>
    <w:p w14:paraId="072576B1" w14:textId="77777777" w:rsidR="00373C4C" w:rsidRDefault="00373C4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560BA6" w14:textId="77777777" w:rsidR="00AB6B4D" w:rsidRDefault="00AB6B4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B074DF" w14:textId="71AB9C85" w:rsidR="00544392" w:rsidRPr="00544392" w:rsidRDefault="00544392" w:rsidP="00544392">
    <w:pPr>
      <w:pStyle w:val="Footer"/>
      <w:ind w:right="-90"/>
      <w:jc w:val="center"/>
      <w:rPr>
        <w:color w:val="362580" w:themeColor="accent1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021232167"/>
        <w:placeholder>
          <w:docPart w:val="491236F81E8043A887A2C8EF549BA23A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>
          <w:rPr>
            <w:color w:val="362580" w:themeColor="accent1"/>
          </w:rPr>
          <w:t>US History</w:t>
        </w:r>
      </w:sdtContent>
    </w:sdt>
    <w:r w:rsidRPr="00B90A74">
      <w:rPr>
        <w:color w:val="362580" w:themeColor="accent1"/>
      </w:rPr>
      <w:t>: S</w:t>
    </w:r>
    <w:r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Imagine Learning, LLC. All Rights Reserved.  May not be copied, modified, sold, or redistributed in any form without permission.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6D532CDC" w:rsidR="00455928" w:rsidRPr="00BD4C22" w:rsidRDefault="00455928" w:rsidP="00BD4C22">
    <w:pPr>
      <w:pStyle w:val="Footer"/>
      <w:ind w:right="-90"/>
      <w:jc w:val="center"/>
      <w:rPr>
        <w:color w:val="362580" w:themeColor="accent1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BD4C22">
          <w:rPr>
            <w:color w:val="362580" w:themeColor="accent1"/>
          </w:rPr>
          <w:t>US History</w:t>
        </w:r>
      </w:sdtContent>
    </w:sdt>
    <w:r w:rsidR="00F4124B" w:rsidRPr="00B90A74">
      <w:rPr>
        <w:color w:val="362580" w:themeColor="accent1"/>
      </w:rPr>
      <w:t>: S</w:t>
    </w:r>
    <w:r w:rsidR="00BD4C22"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E254F6F" w14:textId="77777777" w:rsidR="00373C4C" w:rsidRDefault="00373C4C" w:rsidP="001604A4">
      <w:r>
        <w:separator/>
      </w:r>
    </w:p>
    <w:p w14:paraId="286542CC" w14:textId="77777777" w:rsidR="00373C4C" w:rsidRDefault="00373C4C"/>
  </w:footnote>
  <w:footnote w:type="continuationSeparator" w:id="0">
    <w:p w14:paraId="1F81D614" w14:textId="77777777" w:rsidR="00373C4C" w:rsidRDefault="00373C4C" w:rsidP="001604A4">
      <w:r>
        <w:continuationSeparator/>
      </w:r>
    </w:p>
    <w:p w14:paraId="52FE766F" w14:textId="77777777" w:rsidR="00373C4C" w:rsidRDefault="00373C4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F11D3B" w14:textId="77777777" w:rsidR="00AB6B4D" w:rsidRDefault="00AB6B4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83D0C0A" w14:textId="77777777" w:rsidR="00AB6B4D" w:rsidRDefault="00AB6B4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3DFD5043" w:rsidR="002B5591" w:rsidRPr="00B90A74" w:rsidRDefault="00CA1E9B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US History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Sample </w:t>
                          </w:r>
                          <w:r w:rsidR="00AB6B4D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Cumulative 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Exam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3DFD5043" w:rsidR="002B5591" w:rsidRPr="00B90A74" w:rsidRDefault="00CA1E9B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US History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Sample </w:t>
                    </w:r>
                    <w:r w:rsidR="00AB6B4D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Cumulative 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Exam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441480C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Sarah BUSBY">
    <w15:presenceInfo w15:providerId="Windows Live" w15:userId="da7fc607420d0f0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451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B5D"/>
    <w:rsid w:val="00371E98"/>
    <w:rsid w:val="0037232F"/>
    <w:rsid w:val="00373C4C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B3C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926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4392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14B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7E6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C69"/>
    <w:rsid w:val="008E6E01"/>
    <w:rsid w:val="008F0007"/>
    <w:rsid w:val="008F030B"/>
    <w:rsid w:val="008F04FE"/>
    <w:rsid w:val="008F1915"/>
    <w:rsid w:val="008F1C68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6B4D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78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4C22"/>
    <w:rsid w:val="00BD51BE"/>
    <w:rsid w:val="00BD5338"/>
    <w:rsid w:val="00BD5DD5"/>
    <w:rsid w:val="00BD5E43"/>
    <w:rsid w:val="00BD64AD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28A0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1BC"/>
    <w:rsid w:val="00C97508"/>
    <w:rsid w:val="00C97D4E"/>
    <w:rsid w:val="00CA0456"/>
    <w:rsid w:val="00CA0FEE"/>
    <w:rsid w:val="00CA114E"/>
    <w:rsid w:val="00CA14B7"/>
    <w:rsid w:val="00CA14FF"/>
    <w:rsid w:val="00CA1E9B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285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48.png"/><Relationship Id="rId68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microsoft.com/office/2011/relationships/commentsExtended" Target="commentsExtended.xml"/><Relationship Id="rId58" Type="http://schemas.openxmlformats.org/officeDocument/2006/relationships/image" Target="media/image43.png"/><Relationship Id="rId66" Type="http://schemas.openxmlformats.org/officeDocument/2006/relationships/image" Target="media/image51.png"/><Relationship Id="rId74" Type="http://schemas.microsoft.com/office/2011/relationships/people" Target="people.xml"/><Relationship Id="rId5" Type="http://schemas.openxmlformats.org/officeDocument/2006/relationships/customXml" Target="../customXml/item5.xml"/><Relationship Id="rId61" Type="http://schemas.openxmlformats.org/officeDocument/2006/relationships/image" Target="media/image46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1.png"/><Relationship Id="rId64" Type="http://schemas.openxmlformats.org/officeDocument/2006/relationships/image" Target="media/image49.png"/><Relationship Id="rId69" Type="http://schemas.openxmlformats.org/officeDocument/2006/relationships/footer" Target="footer1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72" Type="http://schemas.openxmlformats.org/officeDocument/2006/relationships/footer" Target="footer3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4.png"/><Relationship Id="rId67" Type="http://schemas.openxmlformats.org/officeDocument/2006/relationships/header" Target="header1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microsoft.com/office/2016/09/relationships/commentsIds" Target="commentsIds.xml"/><Relationship Id="rId62" Type="http://schemas.openxmlformats.org/officeDocument/2006/relationships/image" Target="media/image47.png"/><Relationship Id="rId70" Type="http://schemas.openxmlformats.org/officeDocument/2006/relationships/footer" Target="footer2.xml"/><Relationship Id="rId75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2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comments" Target="comments.xml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73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microsoft.com/office/2018/08/relationships/commentsExtensible" Target="commentsExtensible.xml"/><Relationship Id="rId76" Type="http://schemas.openxmlformats.org/officeDocument/2006/relationships/theme" Target="theme/theme1.xml"/><Relationship Id="rId7" Type="http://schemas.openxmlformats.org/officeDocument/2006/relationships/styles" Target="styles.xml"/><Relationship Id="rId71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491236F81E8043A887A2C8EF549BA2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F8CA387-7FE1-4C62-AFBE-897AE04A4E88}"/>
      </w:docPartPr>
      <w:docPartBody>
        <w:p w:rsidR="00610E14" w:rsidRDefault="00657C5F" w:rsidP="00657C5F">
          <w:pPr>
            <w:pStyle w:val="491236F81E8043A887A2C8EF549BA23A"/>
          </w:pPr>
          <w:r w:rsidRPr="00FE45EE">
            <w:rPr>
              <w:rStyle w:val="PlaceholderText"/>
            </w:rPr>
            <w:t>[Title]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29F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10E14"/>
    <w:rsid w:val="00657C5F"/>
    <w:rsid w:val="0067708E"/>
    <w:rsid w:val="00787D8A"/>
    <w:rsid w:val="00907256"/>
    <w:rsid w:val="009B2F08"/>
    <w:rsid w:val="009B7A52"/>
    <w:rsid w:val="009C7612"/>
    <w:rsid w:val="00AB4552"/>
    <w:rsid w:val="00B34A81"/>
    <w:rsid w:val="00B834FF"/>
    <w:rsid w:val="00CB4DFE"/>
    <w:rsid w:val="00CE29CA"/>
    <w:rsid w:val="00D96285"/>
    <w:rsid w:val="00DE3DE3"/>
    <w:rsid w:val="00DF0E17"/>
    <w:rsid w:val="00E13EF6"/>
    <w:rsid w:val="00E367BD"/>
    <w:rsid w:val="00E47F63"/>
    <w:rsid w:val="00EB79CC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657C5F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491236F81E8043A887A2C8EF549BA23A">
    <w:name w:val="491236F81E8043A887A2C8EF549BA23A"/>
    <w:rsid w:val="00657C5F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4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11</TotalTime>
  <Pages>17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880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US History</dc:title>
  <dc:subject>Student Guide</dc:subject>
  <dc:creator>Edgenuity</dc:creator>
  <cp:lastModifiedBy>Sarah Busby</cp:lastModifiedBy>
  <cp:revision>13</cp:revision>
  <cp:lastPrinted>2020-06-17T18:19:00Z</cp:lastPrinted>
  <dcterms:created xsi:type="dcterms:W3CDTF">2024-08-19T17:06:00Z</dcterms:created>
  <dcterms:modified xsi:type="dcterms:W3CDTF">2024-08-19T23:58:00Z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