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F6561EC" w14:textId="529EE56C" w:rsidR="003535B0" w:rsidRDefault="003535B0" w:rsidP="003535B0">
      <w:pPr>
        <w:rPr>
          <w:color w:val="002060"/>
        </w:rPr>
      </w:pPr>
      <w:bookmarkStart w:id="0" w:name="_Hlk174969624"/>
      <w:bookmarkEnd w:id="0"/>
      <w:r>
        <w:rPr>
          <w:color w:val="002060"/>
        </w:rPr>
        <w:t>Question 1</w:t>
      </w:r>
    </w:p>
    <w:p w14:paraId="1F6A8163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2D9BBED" wp14:editId="560B52DB">
            <wp:extent cx="6217920" cy="1079500"/>
            <wp:effectExtent l="0" t="0" r="5080" b="0"/>
            <wp:docPr id="935601186" name="Picture 40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601186" name="Picture 40" descr="A close-up of a white squar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2871C" w14:textId="77777777" w:rsidR="003535B0" w:rsidRDefault="003535B0" w:rsidP="003535B0">
      <w:pPr>
        <w:rPr>
          <w:color w:val="002060"/>
        </w:rPr>
      </w:pPr>
    </w:p>
    <w:p w14:paraId="2803C0ED" w14:textId="00A7BE2B" w:rsidR="003535B0" w:rsidRDefault="003535B0" w:rsidP="003535B0">
      <w:pPr>
        <w:rPr>
          <w:color w:val="002060"/>
        </w:rPr>
      </w:pPr>
      <w:r>
        <w:rPr>
          <w:color w:val="002060"/>
        </w:rPr>
        <w:t>Question 2</w:t>
      </w:r>
    </w:p>
    <w:p w14:paraId="330D1C37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B767AA5" wp14:editId="5B4BD2AC">
            <wp:extent cx="6217920" cy="1078836"/>
            <wp:effectExtent l="0" t="0" r="0" b="1270"/>
            <wp:docPr id="1549065630" name="Picture 41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065630" name="Picture 41" descr="A close-up of a white square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078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034D6" w14:textId="77777777" w:rsidR="003535B0" w:rsidRDefault="003535B0" w:rsidP="003535B0">
      <w:pPr>
        <w:rPr>
          <w:color w:val="002060"/>
        </w:rPr>
      </w:pPr>
    </w:p>
    <w:p w14:paraId="35C71CA0" w14:textId="263837F2" w:rsidR="003535B0" w:rsidRDefault="003535B0" w:rsidP="003535B0">
      <w:pPr>
        <w:rPr>
          <w:color w:val="002060"/>
        </w:rPr>
      </w:pPr>
      <w:r>
        <w:rPr>
          <w:color w:val="002060"/>
        </w:rPr>
        <w:t>Question 3</w:t>
      </w:r>
    </w:p>
    <w:p w14:paraId="0A6CE959" w14:textId="2F68D99B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6DDFC4F" wp14:editId="0D2524CA">
            <wp:extent cx="6217920" cy="1493364"/>
            <wp:effectExtent l="0" t="0" r="0" b="5715"/>
            <wp:docPr id="865400038" name="Picture 4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400038" name="Picture 42" descr="A screenshot of a compu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493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94572" w14:textId="77777777" w:rsidR="00055E79" w:rsidRDefault="00055E79" w:rsidP="003535B0">
      <w:pPr>
        <w:rPr>
          <w:color w:val="002060"/>
        </w:rPr>
      </w:pPr>
    </w:p>
    <w:p w14:paraId="3FD828DD" w14:textId="5DDB31E1" w:rsidR="003535B0" w:rsidRDefault="003535B0" w:rsidP="003535B0">
      <w:pPr>
        <w:rPr>
          <w:color w:val="002060"/>
        </w:rPr>
      </w:pPr>
      <w:r>
        <w:rPr>
          <w:color w:val="002060"/>
        </w:rPr>
        <w:t>Question 4</w:t>
      </w:r>
    </w:p>
    <w:p w14:paraId="62A47303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50114CD" wp14:editId="7587D7E2">
            <wp:extent cx="6217920" cy="1715242"/>
            <wp:effectExtent l="0" t="0" r="5080" b="0"/>
            <wp:docPr id="1294779950" name="Picture 4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779950" name="Picture 43" descr="A screenshot of a compu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715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302EA" w14:textId="77777777" w:rsidR="00A03E53" w:rsidRDefault="00A03E53" w:rsidP="003535B0">
      <w:pPr>
        <w:rPr>
          <w:color w:val="002060"/>
        </w:rPr>
      </w:pPr>
    </w:p>
    <w:p w14:paraId="20B1E8BE" w14:textId="69D678BE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5</w:t>
      </w:r>
    </w:p>
    <w:p w14:paraId="643A8F3F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71EA04" wp14:editId="682B9177">
            <wp:extent cx="6217920" cy="1263513"/>
            <wp:effectExtent l="0" t="0" r="0" b="0"/>
            <wp:docPr id="1102741727" name="Picture 4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741727" name="Picture 48" descr="A screenshot of a computer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263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65601" w14:textId="77777777" w:rsidR="003535B0" w:rsidRDefault="003535B0" w:rsidP="003535B0">
      <w:pPr>
        <w:rPr>
          <w:color w:val="002060"/>
        </w:rPr>
      </w:pPr>
    </w:p>
    <w:p w14:paraId="15415A7E" w14:textId="23F00B02" w:rsidR="003535B0" w:rsidRDefault="003535B0" w:rsidP="003535B0">
      <w:pPr>
        <w:rPr>
          <w:color w:val="002060"/>
        </w:rPr>
      </w:pPr>
      <w:r>
        <w:rPr>
          <w:color w:val="002060"/>
        </w:rPr>
        <w:t>Question 6</w:t>
      </w:r>
    </w:p>
    <w:p w14:paraId="073941EF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A785F5D" wp14:editId="26EF6A86">
            <wp:extent cx="6217920" cy="1162685"/>
            <wp:effectExtent l="0" t="0" r="5080" b="5715"/>
            <wp:docPr id="1821420245" name="Picture 4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420245" name="Picture 47" descr="A screenshot of a computer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31D1B" w14:textId="77777777" w:rsidR="003535B0" w:rsidRDefault="003535B0" w:rsidP="003535B0">
      <w:pPr>
        <w:rPr>
          <w:color w:val="002060"/>
        </w:rPr>
      </w:pPr>
    </w:p>
    <w:p w14:paraId="098B6175" w14:textId="7ABC760D" w:rsidR="003535B0" w:rsidRDefault="003535B0" w:rsidP="003535B0">
      <w:pPr>
        <w:rPr>
          <w:color w:val="002060"/>
        </w:rPr>
      </w:pPr>
      <w:r>
        <w:rPr>
          <w:color w:val="002060"/>
        </w:rPr>
        <w:t>Question 7</w:t>
      </w:r>
    </w:p>
    <w:p w14:paraId="43267EC0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9D65432" wp14:editId="3E68E0E0">
            <wp:extent cx="6217920" cy="668958"/>
            <wp:effectExtent l="0" t="0" r="0" b="4445"/>
            <wp:docPr id="1993320625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320625" name="Picture 199332062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668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95CE6" w14:textId="77777777" w:rsidR="003535B0" w:rsidRDefault="003535B0" w:rsidP="003535B0">
      <w:pPr>
        <w:rPr>
          <w:color w:val="002060"/>
        </w:rPr>
      </w:pPr>
    </w:p>
    <w:p w14:paraId="2D46D01E" w14:textId="08D8F3B2" w:rsidR="003535B0" w:rsidRDefault="003535B0" w:rsidP="003535B0">
      <w:pPr>
        <w:rPr>
          <w:color w:val="002060"/>
        </w:rPr>
      </w:pPr>
      <w:r>
        <w:rPr>
          <w:color w:val="002060"/>
        </w:rPr>
        <w:t>Question 8</w:t>
      </w:r>
    </w:p>
    <w:p w14:paraId="10AAD808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887BBA1" wp14:editId="6A35E98D">
            <wp:extent cx="6217920" cy="1000447"/>
            <wp:effectExtent l="0" t="0" r="0" b="3175"/>
            <wp:docPr id="759009825" name="Picture 5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009825" name="Picture 50" descr="A white square with black text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0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E692D" w14:textId="77777777" w:rsidR="003535B0" w:rsidRDefault="003535B0" w:rsidP="003535B0">
      <w:pPr>
        <w:rPr>
          <w:color w:val="002060"/>
        </w:rPr>
      </w:pPr>
    </w:p>
    <w:p w14:paraId="7FA49212" w14:textId="6E162891" w:rsidR="003535B0" w:rsidRDefault="003535B0" w:rsidP="003535B0">
      <w:pPr>
        <w:rPr>
          <w:color w:val="002060"/>
        </w:rPr>
      </w:pPr>
      <w:r>
        <w:rPr>
          <w:color w:val="002060"/>
        </w:rPr>
        <w:t>Question 9</w:t>
      </w:r>
    </w:p>
    <w:p w14:paraId="53867329" w14:textId="77777777" w:rsidR="00A03E53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14DACCD" wp14:editId="0BEB0181">
            <wp:extent cx="6217920" cy="991147"/>
            <wp:effectExtent l="0" t="0" r="0" b="0"/>
            <wp:docPr id="2028710575" name="Picture 51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710575" name="Picture 51" descr="A close-up of a white square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991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FF635" w14:textId="5CCD857A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10</w:t>
      </w:r>
    </w:p>
    <w:p w14:paraId="31B52E30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1A55AD9" wp14:editId="4F9B1E62">
            <wp:extent cx="6217920" cy="880208"/>
            <wp:effectExtent l="0" t="0" r="5080" b="0"/>
            <wp:docPr id="962974370" name="Picture 5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974370" name="Picture 52" descr="A white square with black text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88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9C69A" w14:textId="77777777" w:rsidR="003535B0" w:rsidRDefault="003535B0" w:rsidP="003535B0">
      <w:pPr>
        <w:rPr>
          <w:color w:val="002060"/>
        </w:rPr>
      </w:pPr>
    </w:p>
    <w:p w14:paraId="35DF16DC" w14:textId="58908366" w:rsidR="003535B0" w:rsidRDefault="003535B0" w:rsidP="003535B0">
      <w:pPr>
        <w:rPr>
          <w:color w:val="002060"/>
        </w:rPr>
      </w:pPr>
      <w:r>
        <w:rPr>
          <w:color w:val="002060"/>
        </w:rPr>
        <w:t>Question 11</w:t>
      </w:r>
    </w:p>
    <w:p w14:paraId="4A7CB862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CE9707E" wp14:editId="728D51E9">
            <wp:extent cx="5943600" cy="1948180"/>
            <wp:effectExtent l="0" t="0" r="0" b="0"/>
            <wp:docPr id="539578225" name="Picture 57" descr="A screenshot of a questionnai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578225" name="Picture 57" descr="A screenshot of a questionnaire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A65DD" w14:textId="77777777" w:rsidR="003535B0" w:rsidRDefault="003535B0" w:rsidP="003535B0">
      <w:pPr>
        <w:rPr>
          <w:color w:val="002060"/>
        </w:rPr>
      </w:pPr>
    </w:p>
    <w:p w14:paraId="7BDBCEDB" w14:textId="77777777" w:rsidR="00434F20" w:rsidRDefault="00434F20" w:rsidP="003535B0">
      <w:pPr>
        <w:rPr>
          <w:color w:val="002060"/>
        </w:rPr>
      </w:pPr>
    </w:p>
    <w:p w14:paraId="004BF7EB" w14:textId="77777777" w:rsidR="00434F20" w:rsidRDefault="00434F20" w:rsidP="003535B0">
      <w:pPr>
        <w:rPr>
          <w:color w:val="002060"/>
        </w:rPr>
      </w:pPr>
    </w:p>
    <w:p w14:paraId="32E9A0A7" w14:textId="77777777" w:rsidR="00434F20" w:rsidRDefault="00434F20" w:rsidP="003535B0">
      <w:pPr>
        <w:rPr>
          <w:color w:val="002060"/>
        </w:rPr>
      </w:pPr>
    </w:p>
    <w:p w14:paraId="69CE629F" w14:textId="77777777" w:rsidR="00434F20" w:rsidRDefault="00434F20" w:rsidP="003535B0">
      <w:pPr>
        <w:rPr>
          <w:color w:val="002060"/>
        </w:rPr>
      </w:pPr>
    </w:p>
    <w:p w14:paraId="7E7D2C12" w14:textId="77777777" w:rsidR="00434F20" w:rsidRDefault="00434F20" w:rsidP="003535B0">
      <w:pPr>
        <w:rPr>
          <w:color w:val="002060"/>
        </w:rPr>
      </w:pPr>
    </w:p>
    <w:p w14:paraId="525CFD26" w14:textId="77777777" w:rsidR="00434F20" w:rsidRDefault="00434F20" w:rsidP="003535B0">
      <w:pPr>
        <w:rPr>
          <w:color w:val="002060"/>
        </w:rPr>
      </w:pPr>
    </w:p>
    <w:p w14:paraId="473E44E1" w14:textId="77777777" w:rsidR="00434F20" w:rsidRDefault="00434F20" w:rsidP="003535B0">
      <w:pPr>
        <w:rPr>
          <w:color w:val="002060"/>
        </w:rPr>
      </w:pPr>
    </w:p>
    <w:p w14:paraId="09156BA8" w14:textId="77777777" w:rsidR="00434F20" w:rsidRDefault="00434F20" w:rsidP="003535B0">
      <w:pPr>
        <w:rPr>
          <w:color w:val="002060"/>
        </w:rPr>
      </w:pPr>
    </w:p>
    <w:p w14:paraId="5E06CEFE" w14:textId="77777777" w:rsidR="00434F20" w:rsidRDefault="00434F20" w:rsidP="003535B0">
      <w:pPr>
        <w:rPr>
          <w:color w:val="002060"/>
        </w:rPr>
      </w:pPr>
    </w:p>
    <w:p w14:paraId="1815BA90" w14:textId="77777777" w:rsidR="00434F20" w:rsidRDefault="00434F20" w:rsidP="003535B0">
      <w:pPr>
        <w:rPr>
          <w:color w:val="002060"/>
        </w:rPr>
      </w:pPr>
    </w:p>
    <w:p w14:paraId="467B8CB4" w14:textId="77777777" w:rsidR="00434F20" w:rsidRDefault="00434F20" w:rsidP="003535B0">
      <w:pPr>
        <w:rPr>
          <w:color w:val="002060"/>
        </w:rPr>
      </w:pPr>
    </w:p>
    <w:p w14:paraId="6081BB88" w14:textId="77777777" w:rsidR="00434F20" w:rsidRDefault="00434F20" w:rsidP="003535B0">
      <w:pPr>
        <w:rPr>
          <w:color w:val="002060"/>
        </w:rPr>
      </w:pPr>
    </w:p>
    <w:p w14:paraId="775C9E7A" w14:textId="77777777" w:rsidR="00434F20" w:rsidRDefault="00434F20" w:rsidP="003535B0">
      <w:pPr>
        <w:rPr>
          <w:color w:val="002060"/>
        </w:rPr>
      </w:pPr>
    </w:p>
    <w:p w14:paraId="4CBBCF1B" w14:textId="77777777" w:rsidR="00434F20" w:rsidRDefault="00434F20" w:rsidP="003535B0">
      <w:pPr>
        <w:rPr>
          <w:color w:val="002060"/>
        </w:rPr>
      </w:pPr>
    </w:p>
    <w:p w14:paraId="62E29617" w14:textId="6405C74D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12</w:t>
      </w:r>
    </w:p>
    <w:p w14:paraId="29A4E326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28C4411" wp14:editId="4A1C13B8">
            <wp:extent cx="6217920" cy="2367593"/>
            <wp:effectExtent l="0" t="0" r="5080" b="0"/>
            <wp:docPr id="364014756" name="Picture 5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014756" name="Picture 58" descr="A screenshot of a computer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367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AE6C5" w14:textId="77777777" w:rsidR="003535B0" w:rsidRDefault="003535B0" w:rsidP="003535B0">
      <w:pPr>
        <w:rPr>
          <w:color w:val="002060"/>
        </w:rPr>
      </w:pPr>
    </w:p>
    <w:p w14:paraId="7863F5B8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22D67FD" wp14:editId="12FB2F34">
            <wp:extent cx="6217920" cy="2172286"/>
            <wp:effectExtent l="0" t="0" r="0" b="0"/>
            <wp:docPr id="786360888" name="Picture 59" descr="A white background with black do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360888" name="Picture 59" descr="A white background with black dots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172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69219" w14:textId="77777777" w:rsidR="003535B0" w:rsidRDefault="003535B0" w:rsidP="003535B0">
      <w:pPr>
        <w:rPr>
          <w:color w:val="002060"/>
        </w:rPr>
      </w:pPr>
    </w:p>
    <w:p w14:paraId="4108303E" w14:textId="77777777" w:rsidR="00434F20" w:rsidRDefault="00434F20" w:rsidP="003535B0">
      <w:pPr>
        <w:rPr>
          <w:color w:val="002060"/>
        </w:rPr>
      </w:pPr>
    </w:p>
    <w:p w14:paraId="27ABD654" w14:textId="77777777" w:rsidR="00434F20" w:rsidRDefault="00434F20" w:rsidP="003535B0">
      <w:pPr>
        <w:rPr>
          <w:color w:val="002060"/>
        </w:rPr>
      </w:pPr>
    </w:p>
    <w:p w14:paraId="638E5102" w14:textId="77777777" w:rsidR="00434F20" w:rsidRDefault="00434F20" w:rsidP="003535B0">
      <w:pPr>
        <w:rPr>
          <w:color w:val="002060"/>
        </w:rPr>
      </w:pPr>
    </w:p>
    <w:p w14:paraId="129B7F5D" w14:textId="77777777" w:rsidR="00434F20" w:rsidRDefault="00434F20" w:rsidP="003535B0">
      <w:pPr>
        <w:rPr>
          <w:color w:val="002060"/>
        </w:rPr>
      </w:pPr>
    </w:p>
    <w:p w14:paraId="10B056F3" w14:textId="77777777" w:rsidR="00434F20" w:rsidRDefault="00434F20" w:rsidP="003535B0">
      <w:pPr>
        <w:rPr>
          <w:color w:val="002060"/>
        </w:rPr>
      </w:pPr>
    </w:p>
    <w:p w14:paraId="38B9DE60" w14:textId="77777777" w:rsidR="00434F20" w:rsidRDefault="00434F20" w:rsidP="003535B0">
      <w:pPr>
        <w:rPr>
          <w:color w:val="002060"/>
        </w:rPr>
      </w:pPr>
    </w:p>
    <w:p w14:paraId="617A32CB" w14:textId="77777777" w:rsidR="00434F20" w:rsidRDefault="00434F20" w:rsidP="003535B0">
      <w:pPr>
        <w:rPr>
          <w:color w:val="002060"/>
        </w:rPr>
      </w:pPr>
    </w:p>
    <w:p w14:paraId="74A11767" w14:textId="77777777" w:rsidR="00434F20" w:rsidRDefault="00434F20" w:rsidP="003535B0">
      <w:pPr>
        <w:rPr>
          <w:color w:val="002060"/>
        </w:rPr>
      </w:pPr>
    </w:p>
    <w:p w14:paraId="6FB7AADD" w14:textId="77777777" w:rsidR="00434F20" w:rsidRDefault="00434F20" w:rsidP="003535B0">
      <w:pPr>
        <w:rPr>
          <w:color w:val="002060"/>
        </w:rPr>
      </w:pPr>
    </w:p>
    <w:p w14:paraId="3C6BC502" w14:textId="63D7FAA6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13</w:t>
      </w:r>
    </w:p>
    <w:p w14:paraId="0D71C475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94E8CA5" wp14:editId="65767CF7">
            <wp:extent cx="6217920" cy="2545080"/>
            <wp:effectExtent l="0" t="0" r="5080" b="0"/>
            <wp:docPr id="1631998984" name="Picture 61" descr="A screenshot of a white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998984" name="Picture 61" descr="A screenshot of a white page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A711A" w14:textId="77777777" w:rsidR="003535B0" w:rsidRDefault="003535B0" w:rsidP="003535B0">
      <w:pPr>
        <w:rPr>
          <w:color w:val="002060"/>
        </w:rPr>
      </w:pPr>
    </w:p>
    <w:p w14:paraId="3A21DFEB" w14:textId="77777777" w:rsidR="003535B0" w:rsidRDefault="003535B0" w:rsidP="003535B0">
      <w:pPr>
        <w:rPr>
          <w:color w:val="002060"/>
        </w:rPr>
      </w:pPr>
      <w:r>
        <w:rPr>
          <w:color w:val="002060"/>
        </w:rPr>
        <w:t>Question 14</w:t>
      </w:r>
    </w:p>
    <w:p w14:paraId="4097FC4F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DA50692" wp14:editId="0EF9C5AA">
            <wp:extent cx="6217920" cy="962660"/>
            <wp:effectExtent l="0" t="0" r="5080" b="2540"/>
            <wp:docPr id="1188338567" name="Picture 6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338567" name="Picture 62" descr="A white square with black text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45627" w14:textId="77777777" w:rsidR="003535B0" w:rsidRDefault="003535B0" w:rsidP="003535B0">
      <w:pPr>
        <w:rPr>
          <w:color w:val="002060"/>
        </w:rPr>
      </w:pPr>
    </w:p>
    <w:p w14:paraId="7BF22A12" w14:textId="1D6A50BD" w:rsidR="003535B0" w:rsidRDefault="003535B0" w:rsidP="003535B0">
      <w:pPr>
        <w:rPr>
          <w:color w:val="002060"/>
        </w:rPr>
      </w:pPr>
      <w:r>
        <w:rPr>
          <w:color w:val="002060"/>
        </w:rPr>
        <w:t>Question 15</w:t>
      </w:r>
    </w:p>
    <w:p w14:paraId="1444F3D8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F20CE32" wp14:editId="489319EC">
            <wp:extent cx="6217920" cy="854964"/>
            <wp:effectExtent l="0" t="0" r="0" b="0"/>
            <wp:docPr id="704298881" name="Picture 66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298881" name="Picture 66" descr="A white square with black text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854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B7053" w14:textId="77777777" w:rsidR="003535B0" w:rsidRDefault="003535B0" w:rsidP="003535B0">
      <w:pPr>
        <w:rPr>
          <w:color w:val="002060"/>
        </w:rPr>
      </w:pPr>
    </w:p>
    <w:p w14:paraId="570C9B60" w14:textId="77777777" w:rsidR="00434F20" w:rsidRDefault="00434F20" w:rsidP="003535B0">
      <w:pPr>
        <w:rPr>
          <w:color w:val="002060"/>
        </w:rPr>
      </w:pPr>
    </w:p>
    <w:p w14:paraId="4C6C1017" w14:textId="77777777" w:rsidR="00434F20" w:rsidRDefault="00434F20" w:rsidP="003535B0">
      <w:pPr>
        <w:rPr>
          <w:color w:val="002060"/>
        </w:rPr>
      </w:pPr>
    </w:p>
    <w:p w14:paraId="14BC92A8" w14:textId="77777777" w:rsidR="00434F20" w:rsidRDefault="00434F20" w:rsidP="003535B0">
      <w:pPr>
        <w:rPr>
          <w:color w:val="002060"/>
        </w:rPr>
      </w:pPr>
    </w:p>
    <w:p w14:paraId="070F16FA" w14:textId="77777777" w:rsidR="00434F20" w:rsidRDefault="00434F20" w:rsidP="003535B0">
      <w:pPr>
        <w:rPr>
          <w:color w:val="002060"/>
        </w:rPr>
      </w:pPr>
    </w:p>
    <w:p w14:paraId="074D55A8" w14:textId="77777777" w:rsidR="00434F20" w:rsidRDefault="00434F20" w:rsidP="003535B0">
      <w:pPr>
        <w:rPr>
          <w:color w:val="002060"/>
        </w:rPr>
      </w:pPr>
    </w:p>
    <w:p w14:paraId="5398E10C" w14:textId="77777777" w:rsidR="00434F20" w:rsidRDefault="00434F20" w:rsidP="003535B0">
      <w:pPr>
        <w:rPr>
          <w:color w:val="002060"/>
        </w:rPr>
      </w:pPr>
    </w:p>
    <w:p w14:paraId="02071AC6" w14:textId="1AC8391D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16</w:t>
      </w:r>
    </w:p>
    <w:p w14:paraId="659AC796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E5650B2" wp14:editId="60628DF6">
            <wp:extent cx="6217920" cy="1905899"/>
            <wp:effectExtent l="0" t="0" r="5080" b="0"/>
            <wp:docPr id="2017536087" name="Picture 63" descr="A screenshot of a c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536087" name="Picture 63" descr="A screenshot of a chat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905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7C565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FECF347" wp14:editId="003DCDA1">
            <wp:extent cx="6217920" cy="1005098"/>
            <wp:effectExtent l="0" t="0" r="0" b="0"/>
            <wp:docPr id="1359764509" name="Picture 64" descr="A white background with black and white cloud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764509" name="Picture 64" descr="A white background with black and white clouds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005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CA6DB" w14:textId="77777777" w:rsidR="003535B0" w:rsidRDefault="003535B0" w:rsidP="003535B0">
      <w:pPr>
        <w:rPr>
          <w:color w:val="002060"/>
        </w:rPr>
      </w:pPr>
    </w:p>
    <w:p w14:paraId="11EA0072" w14:textId="77777777" w:rsidR="003535B0" w:rsidRDefault="003535B0" w:rsidP="003535B0">
      <w:pPr>
        <w:rPr>
          <w:color w:val="002060"/>
        </w:rPr>
      </w:pPr>
      <w:r>
        <w:rPr>
          <w:color w:val="002060"/>
        </w:rPr>
        <w:t>Question 17</w:t>
      </w:r>
    </w:p>
    <w:p w14:paraId="591FC392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E063D01" wp14:editId="305F2CF4">
            <wp:extent cx="6217920" cy="2844566"/>
            <wp:effectExtent l="0" t="0" r="5080" b="635"/>
            <wp:docPr id="1974125775" name="Picture 65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125775" name="Picture 65" descr="A screenshot of a test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844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E3DA8" w14:textId="77777777" w:rsidR="003535B0" w:rsidRDefault="003535B0" w:rsidP="003535B0">
      <w:pPr>
        <w:rPr>
          <w:color w:val="002060"/>
        </w:rPr>
      </w:pPr>
    </w:p>
    <w:p w14:paraId="627B813F" w14:textId="77777777" w:rsidR="00434F20" w:rsidRDefault="00434F20" w:rsidP="003535B0">
      <w:pPr>
        <w:rPr>
          <w:color w:val="002060"/>
        </w:rPr>
      </w:pPr>
    </w:p>
    <w:p w14:paraId="05DF694B" w14:textId="77777777" w:rsidR="00434F20" w:rsidRDefault="00434F20" w:rsidP="003535B0">
      <w:pPr>
        <w:rPr>
          <w:color w:val="002060"/>
        </w:rPr>
      </w:pPr>
    </w:p>
    <w:p w14:paraId="627AC21F" w14:textId="77777777" w:rsidR="00434F20" w:rsidRDefault="00434F20" w:rsidP="003535B0">
      <w:pPr>
        <w:rPr>
          <w:color w:val="002060"/>
        </w:rPr>
      </w:pPr>
    </w:p>
    <w:p w14:paraId="44FF51A4" w14:textId="1739C645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18</w:t>
      </w:r>
    </w:p>
    <w:p w14:paraId="11EBD1BB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E4C497B" wp14:editId="5FABE067">
            <wp:extent cx="6217920" cy="951953"/>
            <wp:effectExtent l="0" t="0" r="5080" b="635"/>
            <wp:docPr id="2056836528" name="Picture 67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836528" name="Picture 67" descr="A close-up of a white square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951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99B8C" w14:textId="77777777" w:rsidR="003535B0" w:rsidRDefault="003535B0" w:rsidP="003535B0">
      <w:pPr>
        <w:rPr>
          <w:color w:val="002060"/>
        </w:rPr>
      </w:pPr>
    </w:p>
    <w:p w14:paraId="7E08C02A" w14:textId="3840DDCF" w:rsidR="003535B0" w:rsidRDefault="003535B0" w:rsidP="003535B0">
      <w:pPr>
        <w:rPr>
          <w:color w:val="002060"/>
        </w:rPr>
      </w:pPr>
      <w:r>
        <w:rPr>
          <w:color w:val="002060"/>
        </w:rPr>
        <w:t>Question 19</w:t>
      </w:r>
    </w:p>
    <w:p w14:paraId="30C11640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FCCBEC3" wp14:editId="4CBF1588">
            <wp:extent cx="6217920" cy="708152"/>
            <wp:effectExtent l="0" t="0" r="5080" b="3175"/>
            <wp:docPr id="17920403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040368" name="Picture 1792040368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70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F6CFD" w14:textId="77777777" w:rsidR="003535B0" w:rsidRDefault="003535B0" w:rsidP="003535B0">
      <w:pPr>
        <w:rPr>
          <w:color w:val="002060"/>
        </w:rPr>
      </w:pPr>
    </w:p>
    <w:p w14:paraId="5E5C2C24" w14:textId="02D201AA" w:rsidR="003535B0" w:rsidRDefault="003535B0" w:rsidP="003535B0">
      <w:pPr>
        <w:rPr>
          <w:color w:val="002060"/>
        </w:rPr>
      </w:pPr>
      <w:r>
        <w:rPr>
          <w:color w:val="002060"/>
        </w:rPr>
        <w:t>Question 20</w:t>
      </w:r>
    </w:p>
    <w:p w14:paraId="1116591E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9A9E250" wp14:editId="655C0415">
            <wp:extent cx="6217920" cy="2208823"/>
            <wp:effectExtent l="0" t="0" r="5080" b="1270"/>
            <wp:docPr id="2020423537" name="Picture 69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423537" name="Picture 69" descr="A screenshot of a computer screen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208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6ED" w14:textId="77777777" w:rsidR="003535B0" w:rsidRDefault="003535B0" w:rsidP="003535B0">
      <w:pPr>
        <w:rPr>
          <w:color w:val="002060"/>
        </w:rPr>
      </w:pPr>
    </w:p>
    <w:p w14:paraId="4E773BE7" w14:textId="08CABC84" w:rsidR="003535B0" w:rsidRDefault="003535B0" w:rsidP="003535B0">
      <w:pPr>
        <w:rPr>
          <w:color w:val="002060"/>
        </w:rPr>
      </w:pPr>
      <w:r>
        <w:rPr>
          <w:color w:val="002060"/>
        </w:rPr>
        <w:t>Question 21</w:t>
      </w:r>
    </w:p>
    <w:p w14:paraId="4F41FF42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6157E7C" wp14:editId="51A22141">
            <wp:extent cx="6217920" cy="1092786"/>
            <wp:effectExtent l="0" t="0" r="0" b="0"/>
            <wp:docPr id="1355887559" name="Picture 75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887559" name="Picture 75" descr="A close-up of a sign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092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A67DC" w14:textId="77777777" w:rsidR="003535B0" w:rsidRDefault="003535B0" w:rsidP="003535B0">
      <w:pPr>
        <w:rPr>
          <w:color w:val="002060"/>
        </w:rPr>
      </w:pPr>
    </w:p>
    <w:p w14:paraId="2092D3B8" w14:textId="77777777" w:rsidR="00434F20" w:rsidRDefault="00434F20" w:rsidP="003535B0">
      <w:pPr>
        <w:rPr>
          <w:color w:val="002060"/>
        </w:rPr>
      </w:pPr>
    </w:p>
    <w:p w14:paraId="5F1EBFB1" w14:textId="15E25987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22</w:t>
      </w:r>
    </w:p>
    <w:p w14:paraId="39ACDABE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3E29C05" wp14:editId="37884AC0">
            <wp:extent cx="6217920" cy="1268828"/>
            <wp:effectExtent l="0" t="0" r="5080" b="1270"/>
            <wp:docPr id="86692861" name="Picture 7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92861" name="Picture 76" descr="A screenshot of a computer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268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08503" w14:textId="77777777" w:rsidR="003535B0" w:rsidRDefault="003535B0" w:rsidP="003535B0">
      <w:pPr>
        <w:rPr>
          <w:color w:val="002060"/>
        </w:rPr>
      </w:pPr>
    </w:p>
    <w:p w14:paraId="0493DB2E" w14:textId="05252683" w:rsidR="003535B0" w:rsidRDefault="003535B0" w:rsidP="003535B0">
      <w:pPr>
        <w:rPr>
          <w:color w:val="002060"/>
        </w:rPr>
      </w:pPr>
      <w:r>
        <w:rPr>
          <w:color w:val="002060"/>
        </w:rPr>
        <w:t>Question 23</w:t>
      </w:r>
    </w:p>
    <w:p w14:paraId="374C1C53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2A886EA" wp14:editId="164C6659">
            <wp:extent cx="6217920" cy="1245577"/>
            <wp:effectExtent l="0" t="0" r="0" b="0"/>
            <wp:docPr id="372313561" name="Picture 77" descr="A screenshot of a quiz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313561" name="Picture 77" descr="A screenshot of a quiz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245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760DC" w14:textId="77777777" w:rsidR="003535B0" w:rsidRDefault="003535B0" w:rsidP="003535B0">
      <w:pPr>
        <w:rPr>
          <w:color w:val="002060"/>
        </w:rPr>
      </w:pPr>
    </w:p>
    <w:p w14:paraId="179E1224" w14:textId="6C8FB72F" w:rsidR="003535B0" w:rsidRDefault="003535B0" w:rsidP="003535B0">
      <w:pPr>
        <w:rPr>
          <w:color w:val="002060"/>
        </w:rPr>
      </w:pPr>
      <w:r>
        <w:rPr>
          <w:color w:val="002060"/>
        </w:rPr>
        <w:t>Question 24</w:t>
      </w:r>
    </w:p>
    <w:p w14:paraId="262AA062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BFF25AD" wp14:editId="565510F3">
            <wp:extent cx="6217920" cy="2119806"/>
            <wp:effectExtent l="0" t="0" r="5080" b="1270"/>
            <wp:docPr id="1537642974" name="Picture 7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642974" name="Picture 78" descr="A screenshot of a computer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119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79702" w14:textId="77777777" w:rsidR="003535B0" w:rsidRDefault="003535B0" w:rsidP="003535B0">
      <w:pPr>
        <w:rPr>
          <w:color w:val="002060"/>
        </w:rPr>
      </w:pPr>
    </w:p>
    <w:p w14:paraId="15578984" w14:textId="77777777" w:rsidR="00434F20" w:rsidRDefault="00434F20" w:rsidP="003535B0">
      <w:pPr>
        <w:rPr>
          <w:color w:val="002060"/>
        </w:rPr>
      </w:pPr>
    </w:p>
    <w:p w14:paraId="609892CE" w14:textId="77777777" w:rsidR="00434F20" w:rsidRDefault="00434F20" w:rsidP="003535B0">
      <w:pPr>
        <w:rPr>
          <w:color w:val="002060"/>
        </w:rPr>
      </w:pPr>
    </w:p>
    <w:p w14:paraId="6290E5A3" w14:textId="77777777" w:rsidR="00434F20" w:rsidRDefault="00434F20" w:rsidP="003535B0">
      <w:pPr>
        <w:rPr>
          <w:color w:val="002060"/>
        </w:rPr>
      </w:pPr>
    </w:p>
    <w:p w14:paraId="39B8EE95" w14:textId="77777777" w:rsidR="00434F20" w:rsidRDefault="00434F20" w:rsidP="003535B0">
      <w:pPr>
        <w:rPr>
          <w:color w:val="002060"/>
        </w:rPr>
      </w:pPr>
    </w:p>
    <w:p w14:paraId="1CE92340" w14:textId="77777777" w:rsidR="00434F20" w:rsidRDefault="00434F20" w:rsidP="003535B0">
      <w:pPr>
        <w:rPr>
          <w:color w:val="002060"/>
        </w:rPr>
      </w:pPr>
    </w:p>
    <w:p w14:paraId="2766427F" w14:textId="06A5ACF7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25</w:t>
      </w:r>
    </w:p>
    <w:p w14:paraId="1911C0EE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8780F79" wp14:editId="50F65C96">
            <wp:extent cx="6217920" cy="1998238"/>
            <wp:effectExtent l="0" t="0" r="0" b="0"/>
            <wp:docPr id="1067354765" name="Picture 79" descr="A screenshot of a white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354765" name="Picture 79" descr="A screenshot of a white page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998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3262D" w14:textId="77777777" w:rsidR="003535B0" w:rsidRDefault="003535B0" w:rsidP="003535B0">
      <w:pPr>
        <w:rPr>
          <w:color w:val="002060"/>
        </w:rPr>
      </w:pPr>
    </w:p>
    <w:p w14:paraId="27D2BE49" w14:textId="08ECE873" w:rsidR="003535B0" w:rsidRDefault="003535B0" w:rsidP="003535B0">
      <w:pPr>
        <w:rPr>
          <w:color w:val="002060"/>
        </w:rPr>
      </w:pPr>
      <w:r>
        <w:rPr>
          <w:color w:val="002060"/>
        </w:rPr>
        <w:t>Question 26</w:t>
      </w:r>
    </w:p>
    <w:p w14:paraId="5ADAC797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64AD936" wp14:editId="507BA39D">
            <wp:extent cx="6217920" cy="834370"/>
            <wp:effectExtent l="0" t="0" r="0" b="4445"/>
            <wp:docPr id="754781463" name="Picture 85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781463" name="Picture 85" descr="A close up of a sign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83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7DA3A" w14:textId="77777777" w:rsidR="003535B0" w:rsidRDefault="003535B0" w:rsidP="003535B0">
      <w:pPr>
        <w:rPr>
          <w:color w:val="002060"/>
        </w:rPr>
      </w:pPr>
    </w:p>
    <w:p w14:paraId="192E85AD" w14:textId="66793785" w:rsidR="003535B0" w:rsidRDefault="003535B0" w:rsidP="003535B0">
      <w:pPr>
        <w:rPr>
          <w:color w:val="002060"/>
        </w:rPr>
      </w:pPr>
      <w:r>
        <w:rPr>
          <w:color w:val="002060"/>
        </w:rPr>
        <w:t>Question 27</w:t>
      </w:r>
    </w:p>
    <w:p w14:paraId="28CAFFA3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240A450" wp14:editId="74EC6893">
            <wp:extent cx="6217920" cy="722102"/>
            <wp:effectExtent l="0" t="0" r="5080" b="1905"/>
            <wp:docPr id="1270865145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865145" name="Picture 1270865145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722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DD620" w14:textId="77777777" w:rsidR="003535B0" w:rsidRDefault="003535B0" w:rsidP="003535B0">
      <w:pPr>
        <w:rPr>
          <w:color w:val="002060"/>
        </w:rPr>
      </w:pPr>
    </w:p>
    <w:p w14:paraId="7005A0F2" w14:textId="5489AC4B" w:rsidR="003535B0" w:rsidRDefault="003535B0" w:rsidP="003535B0">
      <w:pPr>
        <w:rPr>
          <w:color w:val="002060"/>
        </w:rPr>
      </w:pPr>
      <w:r>
        <w:rPr>
          <w:color w:val="002060"/>
        </w:rPr>
        <w:t>Question 28</w:t>
      </w:r>
    </w:p>
    <w:p w14:paraId="22FC67F1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C74D59A" wp14:editId="193334B6">
            <wp:extent cx="6217920" cy="1221662"/>
            <wp:effectExtent l="0" t="0" r="0" b="0"/>
            <wp:docPr id="346779319" name="Picture 87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779319" name="Picture 87" descr="A close up of a white square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22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C3E20" w14:textId="77777777" w:rsidR="003535B0" w:rsidRDefault="003535B0" w:rsidP="003535B0">
      <w:pPr>
        <w:rPr>
          <w:color w:val="002060"/>
        </w:rPr>
      </w:pPr>
    </w:p>
    <w:p w14:paraId="5D48F06E" w14:textId="77777777" w:rsidR="00434F20" w:rsidRDefault="00434F20" w:rsidP="003535B0">
      <w:pPr>
        <w:rPr>
          <w:color w:val="002060"/>
        </w:rPr>
      </w:pPr>
    </w:p>
    <w:p w14:paraId="7B49C893" w14:textId="77777777" w:rsidR="00434F20" w:rsidRDefault="00434F20" w:rsidP="003535B0">
      <w:pPr>
        <w:rPr>
          <w:color w:val="002060"/>
        </w:rPr>
      </w:pPr>
    </w:p>
    <w:p w14:paraId="24CD6E4F" w14:textId="155BF757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29</w:t>
      </w:r>
    </w:p>
    <w:p w14:paraId="780DA569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79F3B2" wp14:editId="4D86DBBD">
            <wp:extent cx="6217920" cy="958596"/>
            <wp:effectExtent l="0" t="0" r="0" b="0"/>
            <wp:docPr id="1329575107" name="Picture 88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575107" name="Picture 88" descr="A screenshot of a computer screen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95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FAFBF" w14:textId="77777777" w:rsidR="003535B0" w:rsidRDefault="003535B0" w:rsidP="003535B0">
      <w:pPr>
        <w:rPr>
          <w:color w:val="002060"/>
        </w:rPr>
      </w:pPr>
    </w:p>
    <w:p w14:paraId="62D5791F" w14:textId="26A28728" w:rsidR="003535B0" w:rsidRDefault="003535B0" w:rsidP="003535B0">
      <w:pPr>
        <w:rPr>
          <w:color w:val="002060"/>
        </w:rPr>
      </w:pPr>
      <w:r>
        <w:rPr>
          <w:color w:val="002060"/>
        </w:rPr>
        <w:t>Question 30</w:t>
      </w:r>
    </w:p>
    <w:p w14:paraId="329496B8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9A8C6F7" wp14:editId="6AE5BB62">
            <wp:extent cx="6217920" cy="884858"/>
            <wp:effectExtent l="0" t="0" r="0" b="4445"/>
            <wp:docPr id="296276155" name="Picture 89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276155" name="Picture 89" descr="A white square with black text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884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6DF5F" w14:textId="77777777" w:rsidR="003535B0" w:rsidRDefault="003535B0" w:rsidP="003535B0">
      <w:pPr>
        <w:rPr>
          <w:color w:val="002060"/>
        </w:rPr>
      </w:pPr>
    </w:p>
    <w:p w14:paraId="2AEE8DCA" w14:textId="669CB451" w:rsidR="003535B0" w:rsidRDefault="003535B0" w:rsidP="003535B0">
      <w:pPr>
        <w:rPr>
          <w:color w:val="002060"/>
        </w:rPr>
      </w:pPr>
      <w:r>
        <w:rPr>
          <w:color w:val="002060"/>
        </w:rPr>
        <w:t>Question 31</w:t>
      </w:r>
    </w:p>
    <w:p w14:paraId="1CC23A67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A528DA6" wp14:editId="1C10D447">
            <wp:extent cx="6217920" cy="1367810"/>
            <wp:effectExtent l="0" t="0" r="5080" b="3810"/>
            <wp:docPr id="1246233304" name="Picture 9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233304" name="Picture 90" descr="A screenshot of a computer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36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747D9" w14:textId="77777777" w:rsidR="003535B0" w:rsidRDefault="003535B0" w:rsidP="003535B0">
      <w:pPr>
        <w:rPr>
          <w:color w:val="002060"/>
        </w:rPr>
      </w:pPr>
    </w:p>
    <w:p w14:paraId="7D3BCC02" w14:textId="027A0C89" w:rsidR="003535B0" w:rsidRDefault="003535B0" w:rsidP="003535B0">
      <w:pPr>
        <w:rPr>
          <w:color w:val="002060"/>
        </w:rPr>
      </w:pPr>
      <w:r>
        <w:rPr>
          <w:color w:val="002060"/>
        </w:rPr>
        <w:t>Question 32</w:t>
      </w:r>
    </w:p>
    <w:p w14:paraId="7A0E6F5F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CAC5965" wp14:editId="0AEE5AFA">
            <wp:extent cx="5943600" cy="1783715"/>
            <wp:effectExtent l="0" t="0" r="0" b="0"/>
            <wp:docPr id="1809369869" name="Picture 9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369869" name="Picture 91" descr="A screenshot of a computer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37917" w14:textId="77777777" w:rsidR="003535B0" w:rsidRDefault="003535B0" w:rsidP="003535B0">
      <w:pPr>
        <w:rPr>
          <w:color w:val="002060"/>
        </w:rPr>
      </w:pPr>
    </w:p>
    <w:p w14:paraId="66EA6E6D" w14:textId="77777777" w:rsidR="00434F20" w:rsidRDefault="00434F20" w:rsidP="003535B0">
      <w:pPr>
        <w:rPr>
          <w:color w:val="002060"/>
        </w:rPr>
      </w:pPr>
    </w:p>
    <w:p w14:paraId="28857373" w14:textId="6E6C8CBC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33</w:t>
      </w:r>
    </w:p>
    <w:p w14:paraId="22AACED5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524CFC8" wp14:editId="204416E2">
            <wp:extent cx="6217920" cy="2083933"/>
            <wp:effectExtent l="0" t="0" r="0" b="0"/>
            <wp:docPr id="242051324" name="Picture 9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051324" name="Picture 92" descr="A screenshot of a computer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083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D82DF" w14:textId="77777777" w:rsidR="003535B0" w:rsidRDefault="003535B0" w:rsidP="003535B0">
      <w:pPr>
        <w:rPr>
          <w:color w:val="002060"/>
        </w:rPr>
      </w:pPr>
    </w:p>
    <w:p w14:paraId="5F3F5560" w14:textId="61260A98" w:rsidR="003535B0" w:rsidRDefault="003535B0" w:rsidP="003535B0">
      <w:pPr>
        <w:rPr>
          <w:color w:val="002060"/>
        </w:rPr>
      </w:pPr>
      <w:r>
        <w:rPr>
          <w:color w:val="002060"/>
        </w:rPr>
        <w:t>Question 34</w:t>
      </w:r>
    </w:p>
    <w:p w14:paraId="1BBB31CC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F2E8CE1" wp14:editId="67DF7717">
            <wp:extent cx="6217920" cy="2012852"/>
            <wp:effectExtent l="0" t="0" r="0" b="0"/>
            <wp:docPr id="621955885" name="Picture 93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955885" name="Picture 93" descr="A screenshot of a white background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012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2247D" w14:textId="77777777" w:rsidR="003535B0" w:rsidRDefault="003535B0" w:rsidP="003535B0">
      <w:pPr>
        <w:rPr>
          <w:color w:val="002060"/>
        </w:rPr>
      </w:pPr>
    </w:p>
    <w:p w14:paraId="15C4BE98" w14:textId="0FD21112" w:rsidR="003535B0" w:rsidRDefault="003535B0" w:rsidP="003535B0">
      <w:pPr>
        <w:rPr>
          <w:color w:val="002060"/>
        </w:rPr>
      </w:pPr>
      <w:r>
        <w:rPr>
          <w:color w:val="002060"/>
        </w:rPr>
        <w:t>Question 35</w:t>
      </w:r>
    </w:p>
    <w:p w14:paraId="37D088F0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2E8A82B" wp14:editId="328821EF">
            <wp:extent cx="6217920" cy="1420290"/>
            <wp:effectExtent l="0" t="0" r="0" b="2540"/>
            <wp:docPr id="519731859" name="Picture 9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731859" name="Picture 94" descr="A screenshot of a computer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42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2301C" w14:textId="77777777" w:rsidR="003535B0" w:rsidRDefault="003535B0" w:rsidP="003535B0">
      <w:pPr>
        <w:rPr>
          <w:color w:val="002060"/>
        </w:rPr>
      </w:pPr>
    </w:p>
    <w:p w14:paraId="6A2BF349" w14:textId="77777777" w:rsidR="00434F20" w:rsidRDefault="00434F20" w:rsidP="003535B0">
      <w:pPr>
        <w:rPr>
          <w:color w:val="002060"/>
        </w:rPr>
      </w:pPr>
    </w:p>
    <w:p w14:paraId="1C2168DB" w14:textId="77777777" w:rsidR="00434F20" w:rsidRDefault="00434F20" w:rsidP="003535B0">
      <w:pPr>
        <w:rPr>
          <w:color w:val="002060"/>
        </w:rPr>
      </w:pPr>
    </w:p>
    <w:p w14:paraId="274B4562" w14:textId="4F0AE23F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36</w:t>
      </w:r>
    </w:p>
    <w:p w14:paraId="0DB188C3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B8A9D07" wp14:editId="7FB6DFCB">
            <wp:extent cx="6217920" cy="1854083"/>
            <wp:effectExtent l="0" t="0" r="0" b="635"/>
            <wp:docPr id="529905759" name="Picture 9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905759" name="Picture 95" descr="A screenshot of a computer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854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8513E" w14:textId="77777777" w:rsidR="003535B0" w:rsidRDefault="003535B0" w:rsidP="003535B0">
      <w:pPr>
        <w:rPr>
          <w:color w:val="002060"/>
        </w:rPr>
      </w:pPr>
    </w:p>
    <w:p w14:paraId="68169807" w14:textId="0AF34D81" w:rsidR="003535B0" w:rsidRDefault="003535B0" w:rsidP="003535B0">
      <w:pPr>
        <w:rPr>
          <w:color w:val="002060"/>
        </w:rPr>
      </w:pPr>
      <w:r>
        <w:rPr>
          <w:color w:val="002060"/>
        </w:rPr>
        <w:t>Question 37</w:t>
      </w:r>
    </w:p>
    <w:p w14:paraId="45D330D0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B46F2D" wp14:editId="1619D1B7">
            <wp:extent cx="5943600" cy="2510790"/>
            <wp:effectExtent l="0" t="0" r="0" b="3810"/>
            <wp:docPr id="1065260623" name="Picture 98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260623" name="Picture 98" descr="A screenshot of a white box&#10;&#10;Description automatically generated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48775" w14:textId="77777777" w:rsidR="003535B0" w:rsidRDefault="003535B0" w:rsidP="003535B0">
      <w:pPr>
        <w:rPr>
          <w:color w:val="002060"/>
        </w:rPr>
      </w:pPr>
    </w:p>
    <w:p w14:paraId="152543A1" w14:textId="77777777" w:rsidR="001154B7" w:rsidRDefault="001154B7" w:rsidP="003535B0">
      <w:pPr>
        <w:rPr>
          <w:color w:val="002060"/>
        </w:rPr>
      </w:pPr>
    </w:p>
    <w:p w14:paraId="0985ECEE" w14:textId="77777777" w:rsidR="001154B7" w:rsidRDefault="001154B7" w:rsidP="003535B0">
      <w:pPr>
        <w:rPr>
          <w:color w:val="002060"/>
        </w:rPr>
      </w:pPr>
    </w:p>
    <w:p w14:paraId="18996ADA" w14:textId="77777777" w:rsidR="001154B7" w:rsidRDefault="001154B7" w:rsidP="003535B0">
      <w:pPr>
        <w:rPr>
          <w:color w:val="002060"/>
        </w:rPr>
      </w:pPr>
    </w:p>
    <w:p w14:paraId="61712AF7" w14:textId="77777777" w:rsidR="001154B7" w:rsidRDefault="001154B7" w:rsidP="003535B0">
      <w:pPr>
        <w:rPr>
          <w:color w:val="002060"/>
        </w:rPr>
      </w:pPr>
    </w:p>
    <w:p w14:paraId="4717F3A4" w14:textId="77777777" w:rsidR="001154B7" w:rsidRDefault="001154B7" w:rsidP="003535B0">
      <w:pPr>
        <w:rPr>
          <w:color w:val="002060"/>
        </w:rPr>
      </w:pPr>
    </w:p>
    <w:p w14:paraId="54A4ECB2" w14:textId="77777777" w:rsidR="001154B7" w:rsidRDefault="001154B7" w:rsidP="003535B0">
      <w:pPr>
        <w:rPr>
          <w:color w:val="002060"/>
        </w:rPr>
      </w:pPr>
    </w:p>
    <w:p w14:paraId="230A95AD" w14:textId="77777777" w:rsidR="001154B7" w:rsidRDefault="001154B7" w:rsidP="003535B0">
      <w:pPr>
        <w:rPr>
          <w:color w:val="002060"/>
        </w:rPr>
      </w:pPr>
    </w:p>
    <w:p w14:paraId="31FDA127" w14:textId="77777777" w:rsidR="001154B7" w:rsidRDefault="001154B7" w:rsidP="003535B0">
      <w:pPr>
        <w:rPr>
          <w:color w:val="002060"/>
        </w:rPr>
      </w:pPr>
    </w:p>
    <w:p w14:paraId="71247564" w14:textId="562763D1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38</w:t>
      </w:r>
    </w:p>
    <w:p w14:paraId="1EB87F7B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8F0E14" wp14:editId="461C02BC">
            <wp:extent cx="5943600" cy="2252345"/>
            <wp:effectExtent l="0" t="0" r="0" b="0"/>
            <wp:docPr id="628018898" name="Picture 4" descr="A screenshot of a 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018898" name="Picture 4" descr="A screenshot of a book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F58CB" w14:textId="77777777" w:rsidR="003535B0" w:rsidRDefault="003535B0" w:rsidP="003535B0">
      <w:pPr>
        <w:rPr>
          <w:color w:val="002060"/>
        </w:rPr>
      </w:pPr>
    </w:p>
    <w:p w14:paraId="2CF87E6C" w14:textId="5D47E09D" w:rsidR="003535B0" w:rsidRDefault="003535B0" w:rsidP="003535B0">
      <w:pPr>
        <w:rPr>
          <w:color w:val="002060"/>
        </w:rPr>
      </w:pPr>
      <w:r>
        <w:rPr>
          <w:color w:val="002060"/>
        </w:rPr>
        <w:t>Question 39</w:t>
      </w:r>
    </w:p>
    <w:p w14:paraId="5416B286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A1CEAC" wp14:editId="4982774C">
            <wp:extent cx="5943600" cy="2031365"/>
            <wp:effectExtent l="0" t="0" r="0" b="635"/>
            <wp:docPr id="1158626355" name="Picture 1" descr="A screenshot of a 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626355" name="Picture 1" descr="A screenshot of a book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46B67" w14:textId="77777777" w:rsidR="001154B7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D277E25" wp14:editId="5F1F1B9E">
            <wp:extent cx="5943600" cy="2427605"/>
            <wp:effectExtent l="0" t="0" r="0" b="0"/>
            <wp:docPr id="1660711412" name="Picture 3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711412" name="Picture 3" descr="A screenshot of a computer screen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37AB2" w14:textId="41F832F0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40</w:t>
      </w:r>
    </w:p>
    <w:p w14:paraId="4846EA30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77375DB" wp14:editId="337D3D42">
            <wp:extent cx="6217920" cy="2317770"/>
            <wp:effectExtent l="0" t="0" r="5080" b="6350"/>
            <wp:docPr id="1990282119" name="Picture 99" descr="A screenshot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282119" name="Picture 99" descr="A screenshot of a paper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31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30003" w14:textId="77777777" w:rsidR="003535B0" w:rsidRDefault="003535B0" w:rsidP="003535B0">
      <w:pPr>
        <w:rPr>
          <w:color w:val="002060"/>
        </w:rPr>
      </w:pPr>
    </w:p>
    <w:p w14:paraId="21612DFA" w14:textId="7500B47C" w:rsidR="003535B0" w:rsidRDefault="003535B0" w:rsidP="003535B0">
      <w:pPr>
        <w:rPr>
          <w:color w:val="002060"/>
        </w:rPr>
      </w:pPr>
      <w:r>
        <w:rPr>
          <w:color w:val="002060"/>
        </w:rPr>
        <w:t>Question 41</w:t>
      </w:r>
    </w:p>
    <w:p w14:paraId="282D8219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6A3D9A0" wp14:editId="36E0C85C">
            <wp:extent cx="5943600" cy="1818640"/>
            <wp:effectExtent l="0" t="0" r="0" b="0"/>
            <wp:docPr id="1586415137" name="Picture 83" descr="A screenshot of a 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415137" name="Picture 83" descr="A screenshot of a book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4CE59" w14:textId="77777777" w:rsidR="003535B0" w:rsidRDefault="003535B0" w:rsidP="003535B0">
      <w:pPr>
        <w:jc w:val="right"/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8734736" wp14:editId="297FE1FF">
            <wp:extent cx="2805546" cy="1533458"/>
            <wp:effectExtent l="0" t="0" r="1270" b="3810"/>
            <wp:docPr id="1350082206" name="Picture 84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082206" name="Picture 84" descr="A close-up of a paper&#10;&#10;Description automatically generated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4957" cy="1620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D214C" w14:textId="77777777" w:rsidR="003535B0" w:rsidRDefault="003535B0" w:rsidP="003535B0">
      <w:pPr>
        <w:rPr>
          <w:color w:val="002060"/>
        </w:rPr>
      </w:pPr>
    </w:p>
    <w:p w14:paraId="33F01F83" w14:textId="77777777" w:rsidR="001154B7" w:rsidRDefault="001154B7" w:rsidP="003535B0">
      <w:pPr>
        <w:rPr>
          <w:color w:val="002060"/>
        </w:rPr>
      </w:pPr>
    </w:p>
    <w:p w14:paraId="73A66106" w14:textId="77777777" w:rsidR="001154B7" w:rsidRDefault="001154B7" w:rsidP="003535B0">
      <w:pPr>
        <w:rPr>
          <w:color w:val="002060"/>
        </w:rPr>
      </w:pPr>
    </w:p>
    <w:p w14:paraId="7FC7ECB9" w14:textId="77777777" w:rsidR="001154B7" w:rsidRDefault="001154B7" w:rsidP="003535B0">
      <w:pPr>
        <w:rPr>
          <w:color w:val="002060"/>
        </w:rPr>
      </w:pPr>
    </w:p>
    <w:p w14:paraId="6D748DC0" w14:textId="1FDCEAEC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42</w:t>
      </w:r>
    </w:p>
    <w:p w14:paraId="2B6EE867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A0DC563" wp14:editId="6D5A20F5">
            <wp:extent cx="5943600" cy="1898015"/>
            <wp:effectExtent l="0" t="0" r="0" b="0"/>
            <wp:docPr id="1092034576" name="Picture 81" descr="A close up of a 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034576" name="Picture 81" descr="A close up of a book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68651" w14:textId="77777777" w:rsidR="003535B0" w:rsidRDefault="003535B0" w:rsidP="003535B0">
      <w:pPr>
        <w:jc w:val="right"/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5AF4779" wp14:editId="2055B929">
            <wp:extent cx="2811383" cy="1464829"/>
            <wp:effectExtent l="0" t="0" r="0" b="0"/>
            <wp:docPr id="328868257" name="Picture 82" descr="A screenshot of a white rectangular box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868257" name="Picture 82" descr="A screenshot of a white rectangular box with black text&#10;&#10;Description automatically generated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62"/>
                    <a:stretch/>
                  </pic:blipFill>
                  <pic:spPr bwMode="auto">
                    <a:xfrm>
                      <a:off x="0" y="0"/>
                      <a:ext cx="2851387" cy="1485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CFB0CB" w14:textId="77777777" w:rsidR="001154B7" w:rsidRDefault="001154B7" w:rsidP="003535B0">
      <w:pPr>
        <w:rPr>
          <w:color w:val="002060"/>
        </w:rPr>
      </w:pPr>
    </w:p>
    <w:p w14:paraId="11657551" w14:textId="77777777" w:rsidR="001154B7" w:rsidRDefault="001154B7" w:rsidP="003535B0">
      <w:pPr>
        <w:rPr>
          <w:color w:val="002060"/>
        </w:rPr>
      </w:pPr>
    </w:p>
    <w:p w14:paraId="7C9E9A9F" w14:textId="77777777" w:rsidR="001154B7" w:rsidRDefault="001154B7" w:rsidP="003535B0">
      <w:pPr>
        <w:rPr>
          <w:color w:val="002060"/>
        </w:rPr>
      </w:pPr>
    </w:p>
    <w:p w14:paraId="46E951C9" w14:textId="77777777" w:rsidR="001154B7" w:rsidRDefault="001154B7" w:rsidP="003535B0">
      <w:pPr>
        <w:rPr>
          <w:color w:val="002060"/>
        </w:rPr>
      </w:pPr>
    </w:p>
    <w:p w14:paraId="37807BA1" w14:textId="77777777" w:rsidR="001154B7" w:rsidRDefault="001154B7" w:rsidP="003535B0">
      <w:pPr>
        <w:rPr>
          <w:color w:val="002060"/>
        </w:rPr>
      </w:pPr>
    </w:p>
    <w:p w14:paraId="27795705" w14:textId="77777777" w:rsidR="001154B7" w:rsidRDefault="001154B7" w:rsidP="003535B0">
      <w:pPr>
        <w:rPr>
          <w:color w:val="002060"/>
        </w:rPr>
      </w:pPr>
    </w:p>
    <w:p w14:paraId="6B6D5AD4" w14:textId="77777777" w:rsidR="001154B7" w:rsidRDefault="001154B7" w:rsidP="003535B0">
      <w:pPr>
        <w:rPr>
          <w:color w:val="002060"/>
        </w:rPr>
      </w:pPr>
    </w:p>
    <w:p w14:paraId="57A58AF4" w14:textId="77777777" w:rsidR="001154B7" w:rsidRDefault="001154B7" w:rsidP="003535B0">
      <w:pPr>
        <w:rPr>
          <w:color w:val="002060"/>
        </w:rPr>
      </w:pPr>
    </w:p>
    <w:p w14:paraId="536D1108" w14:textId="77777777" w:rsidR="001154B7" w:rsidRDefault="001154B7" w:rsidP="003535B0">
      <w:pPr>
        <w:rPr>
          <w:color w:val="002060"/>
        </w:rPr>
      </w:pPr>
    </w:p>
    <w:p w14:paraId="3A3E05EE" w14:textId="77777777" w:rsidR="001154B7" w:rsidRDefault="001154B7" w:rsidP="003535B0">
      <w:pPr>
        <w:rPr>
          <w:color w:val="002060"/>
        </w:rPr>
      </w:pPr>
    </w:p>
    <w:p w14:paraId="6E03E488" w14:textId="77777777" w:rsidR="001154B7" w:rsidRDefault="001154B7" w:rsidP="003535B0">
      <w:pPr>
        <w:rPr>
          <w:color w:val="002060"/>
        </w:rPr>
      </w:pPr>
    </w:p>
    <w:p w14:paraId="446BD1AE" w14:textId="77777777" w:rsidR="001154B7" w:rsidRDefault="001154B7" w:rsidP="003535B0">
      <w:pPr>
        <w:rPr>
          <w:color w:val="002060"/>
        </w:rPr>
      </w:pPr>
    </w:p>
    <w:p w14:paraId="02184218" w14:textId="77777777" w:rsidR="001154B7" w:rsidRDefault="001154B7" w:rsidP="003535B0">
      <w:pPr>
        <w:rPr>
          <w:color w:val="002060"/>
        </w:rPr>
      </w:pPr>
    </w:p>
    <w:p w14:paraId="27C5B590" w14:textId="77777777" w:rsidR="001154B7" w:rsidRDefault="001154B7" w:rsidP="003535B0">
      <w:pPr>
        <w:rPr>
          <w:color w:val="002060"/>
        </w:rPr>
      </w:pPr>
    </w:p>
    <w:p w14:paraId="4D210FB9" w14:textId="77777777" w:rsidR="001154B7" w:rsidRDefault="001154B7" w:rsidP="003535B0">
      <w:pPr>
        <w:rPr>
          <w:color w:val="002060"/>
        </w:rPr>
      </w:pPr>
    </w:p>
    <w:p w14:paraId="459FEFA8" w14:textId="66D32436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43</w:t>
      </w:r>
    </w:p>
    <w:p w14:paraId="23B9E44A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3AD2952" wp14:editId="7516F6F1">
            <wp:extent cx="5943600" cy="2247900"/>
            <wp:effectExtent l="0" t="0" r="0" b="0"/>
            <wp:docPr id="646061415" name="Picture 72" descr="A close up of a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061415" name="Picture 72" descr="A close up of a text&#10;&#10;Description automatically generated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79FB5" w14:textId="77777777" w:rsidR="003535B0" w:rsidRDefault="003535B0" w:rsidP="003535B0">
      <w:pPr>
        <w:rPr>
          <w:color w:val="002060"/>
        </w:rPr>
      </w:pPr>
    </w:p>
    <w:p w14:paraId="6136BEC4" w14:textId="77777777" w:rsidR="003535B0" w:rsidRDefault="003535B0" w:rsidP="003535B0">
      <w:pPr>
        <w:jc w:val="right"/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D0C78AF" wp14:editId="327E923D">
            <wp:extent cx="2849605" cy="1678709"/>
            <wp:effectExtent l="0" t="0" r="0" b="0"/>
            <wp:docPr id="1284997350" name="Picture 73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997350" name="Picture 73" descr="A screenshot of a computer screen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5055" cy="174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28C79" w14:textId="77777777" w:rsidR="00BD0A4B" w:rsidRDefault="00BD0A4B" w:rsidP="003535B0">
      <w:pPr>
        <w:rPr>
          <w:color w:val="002060"/>
        </w:rPr>
      </w:pPr>
    </w:p>
    <w:p w14:paraId="01E7E562" w14:textId="77777777" w:rsidR="00BD0A4B" w:rsidRDefault="00BD0A4B" w:rsidP="003535B0">
      <w:pPr>
        <w:rPr>
          <w:color w:val="002060"/>
        </w:rPr>
      </w:pPr>
    </w:p>
    <w:p w14:paraId="0FC7D840" w14:textId="77777777" w:rsidR="00BD0A4B" w:rsidRDefault="00BD0A4B" w:rsidP="003535B0">
      <w:pPr>
        <w:rPr>
          <w:color w:val="002060"/>
        </w:rPr>
      </w:pPr>
    </w:p>
    <w:p w14:paraId="571FB0EE" w14:textId="77777777" w:rsidR="00BD0A4B" w:rsidRDefault="00BD0A4B" w:rsidP="003535B0">
      <w:pPr>
        <w:rPr>
          <w:color w:val="002060"/>
        </w:rPr>
      </w:pPr>
    </w:p>
    <w:p w14:paraId="503D9BC6" w14:textId="77777777" w:rsidR="00BD0A4B" w:rsidRDefault="00BD0A4B" w:rsidP="003535B0">
      <w:pPr>
        <w:rPr>
          <w:color w:val="002060"/>
        </w:rPr>
      </w:pPr>
    </w:p>
    <w:p w14:paraId="6CD47C75" w14:textId="77777777" w:rsidR="00BD0A4B" w:rsidRDefault="00BD0A4B" w:rsidP="003535B0">
      <w:pPr>
        <w:rPr>
          <w:color w:val="002060"/>
        </w:rPr>
      </w:pPr>
    </w:p>
    <w:p w14:paraId="507DDBC8" w14:textId="77777777" w:rsidR="00BD0A4B" w:rsidRDefault="00BD0A4B" w:rsidP="003535B0">
      <w:pPr>
        <w:rPr>
          <w:color w:val="002060"/>
        </w:rPr>
      </w:pPr>
    </w:p>
    <w:p w14:paraId="57293902" w14:textId="77777777" w:rsidR="00BD0A4B" w:rsidRDefault="00BD0A4B" w:rsidP="003535B0">
      <w:pPr>
        <w:rPr>
          <w:color w:val="002060"/>
        </w:rPr>
      </w:pPr>
    </w:p>
    <w:p w14:paraId="46EF07A2" w14:textId="77777777" w:rsidR="00BD0A4B" w:rsidRDefault="00BD0A4B" w:rsidP="003535B0">
      <w:pPr>
        <w:rPr>
          <w:color w:val="002060"/>
        </w:rPr>
      </w:pPr>
    </w:p>
    <w:p w14:paraId="5E580A2B" w14:textId="77777777" w:rsidR="00BD0A4B" w:rsidRDefault="00BD0A4B" w:rsidP="003535B0">
      <w:pPr>
        <w:rPr>
          <w:color w:val="002060"/>
        </w:rPr>
      </w:pPr>
    </w:p>
    <w:p w14:paraId="58CCE221" w14:textId="77777777" w:rsidR="00BD0A4B" w:rsidRDefault="00BD0A4B" w:rsidP="003535B0">
      <w:pPr>
        <w:rPr>
          <w:color w:val="002060"/>
        </w:rPr>
      </w:pPr>
    </w:p>
    <w:p w14:paraId="31A1A37A" w14:textId="77777777" w:rsidR="00BD0A4B" w:rsidRDefault="00BD0A4B" w:rsidP="003535B0">
      <w:pPr>
        <w:rPr>
          <w:color w:val="002060"/>
        </w:rPr>
      </w:pPr>
    </w:p>
    <w:p w14:paraId="3E6CD70C" w14:textId="470BFACF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44</w:t>
      </w:r>
    </w:p>
    <w:p w14:paraId="7082C072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CBCFEA2" wp14:editId="398169D7">
            <wp:extent cx="6217920" cy="2357628"/>
            <wp:effectExtent l="0" t="0" r="0" b="5080"/>
            <wp:docPr id="1000371917" name="Picture 70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1917" name="Picture 70" descr="A screenshot of a computer screen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357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DD47E" w14:textId="77777777" w:rsidR="003535B0" w:rsidRDefault="003535B0" w:rsidP="003535B0">
      <w:pPr>
        <w:rPr>
          <w:color w:val="002060"/>
        </w:rPr>
      </w:pPr>
    </w:p>
    <w:p w14:paraId="0A6DC204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4C6208B" wp14:editId="2FDB3A41">
            <wp:extent cx="3086100" cy="536111"/>
            <wp:effectExtent l="0" t="0" r="0" b="0"/>
            <wp:docPr id="2052664495" name="Picture 71" descr="A person standing in fron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664495" name="Picture 71" descr="A person standing in front of a white background&#10;&#10;Description automatically generated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3912" cy="563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8B792" w14:textId="77777777" w:rsidR="003535B0" w:rsidRDefault="003535B0" w:rsidP="003535B0">
      <w:pPr>
        <w:rPr>
          <w:color w:val="002060"/>
        </w:rPr>
      </w:pPr>
    </w:p>
    <w:p w14:paraId="1A40D4AF" w14:textId="3F420028" w:rsidR="003535B0" w:rsidRDefault="003535B0" w:rsidP="003535B0">
      <w:pPr>
        <w:rPr>
          <w:color w:val="002060"/>
        </w:rPr>
      </w:pPr>
      <w:r>
        <w:rPr>
          <w:color w:val="002060"/>
        </w:rPr>
        <w:t>Question 45</w:t>
      </w:r>
    </w:p>
    <w:p w14:paraId="442C026F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856AD94" wp14:editId="004DB1B4">
            <wp:extent cx="5943600" cy="2331720"/>
            <wp:effectExtent l="0" t="0" r="0" b="5080"/>
            <wp:docPr id="922866028" name="Picture 60" descr="A screenshot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866028" name="Picture 60" descr="A screenshot of a paper&#10;&#10;Description automatically generated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3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63364" w14:textId="77777777" w:rsidR="003535B0" w:rsidRDefault="003535B0" w:rsidP="003535B0">
      <w:pPr>
        <w:rPr>
          <w:color w:val="002060"/>
        </w:rPr>
      </w:pPr>
    </w:p>
    <w:p w14:paraId="56CE5FB7" w14:textId="77777777" w:rsidR="003535B0" w:rsidRDefault="003535B0" w:rsidP="003535B0">
      <w:pPr>
        <w:rPr>
          <w:color w:val="002060"/>
        </w:rPr>
      </w:pPr>
    </w:p>
    <w:p w14:paraId="2187E9AD" w14:textId="77777777" w:rsidR="00BD0A4B" w:rsidRDefault="00BD0A4B" w:rsidP="003535B0">
      <w:pPr>
        <w:rPr>
          <w:color w:val="002060"/>
        </w:rPr>
      </w:pPr>
    </w:p>
    <w:p w14:paraId="3AB837FB" w14:textId="77777777" w:rsidR="00BD0A4B" w:rsidRDefault="00BD0A4B" w:rsidP="003535B0">
      <w:pPr>
        <w:rPr>
          <w:color w:val="002060"/>
        </w:rPr>
      </w:pPr>
    </w:p>
    <w:p w14:paraId="1EF1DA5A" w14:textId="77777777" w:rsidR="00BD0A4B" w:rsidRDefault="00BD0A4B" w:rsidP="003535B0">
      <w:pPr>
        <w:rPr>
          <w:color w:val="002060"/>
        </w:rPr>
      </w:pPr>
    </w:p>
    <w:p w14:paraId="581382EB" w14:textId="5472302F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46</w:t>
      </w:r>
    </w:p>
    <w:p w14:paraId="7F924C55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FA6FCF0" wp14:editId="04426606">
            <wp:extent cx="5891645" cy="1854978"/>
            <wp:effectExtent l="0" t="0" r="1270" b="0"/>
            <wp:docPr id="1198047019" name="Picture 55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047019" name="Picture 55" descr="A screenshot of a computer screen&#10;&#10;Description automatically generated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6884" cy="186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7465A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250A616" wp14:editId="6B004C6B">
            <wp:extent cx="5943600" cy="762000"/>
            <wp:effectExtent l="0" t="0" r="0" b="0"/>
            <wp:docPr id="511539709" name="Picture 56" descr="A close-up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539709" name="Picture 56" descr="A close-up of a computer&#10;&#10;Description automatically generated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E5A34" w14:textId="7051A3CD" w:rsidR="003535B0" w:rsidRDefault="003535B0" w:rsidP="003535B0">
      <w:pPr>
        <w:rPr>
          <w:color w:val="002060"/>
        </w:rPr>
      </w:pPr>
      <w:r>
        <w:rPr>
          <w:color w:val="002060"/>
        </w:rPr>
        <w:t>Question 47</w:t>
      </w:r>
    </w:p>
    <w:p w14:paraId="657767A9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5808815" wp14:editId="2EF144B4">
            <wp:extent cx="5943600" cy="1062355"/>
            <wp:effectExtent l="0" t="0" r="0" b="4445"/>
            <wp:docPr id="764391144" name="Picture 5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391144" name="Picture 53" descr="A screenshot of a computer&#10;&#10;Description automatically generated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0B861" w14:textId="77777777" w:rsidR="003535B0" w:rsidRDefault="003535B0" w:rsidP="003535B0">
      <w:pPr>
        <w:rPr>
          <w:color w:val="002060"/>
        </w:rPr>
      </w:pPr>
    </w:p>
    <w:p w14:paraId="523E2FFD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8E57445" wp14:editId="15AA74D4">
            <wp:extent cx="5943600" cy="1618615"/>
            <wp:effectExtent l="0" t="0" r="0" b="0"/>
            <wp:docPr id="1462247413" name="Picture 5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247413" name="Picture 54" descr="A screenshot of a computer&#10;&#10;Description automatically generated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8D0FC" w14:textId="77777777" w:rsidR="00562F32" w:rsidRDefault="00562F32" w:rsidP="003535B0">
      <w:pPr>
        <w:rPr>
          <w:color w:val="002060"/>
        </w:rPr>
      </w:pPr>
    </w:p>
    <w:p w14:paraId="502758BF" w14:textId="77777777" w:rsidR="00562F32" w:rsidRDefault="00562F32" w:rsidP="003535B0">
      <w:pPr>
        <w:rPr>
          <w:color w:val="002060"/>
        </w:rPr>
      </w:pPr>
    </w:p>
    <w:p w14:paraId="467992E7" w14:textId="77777777" w:rsidR="00562F32" w:rsidRDefault="00562F32" w:rsidP="003535B0">
      <w:pPr>
        <w:rPr>
          <w:color w:val="002060"/>
        </w:rPr>
      </w:pPr>
    </w:p>
    <w:p w14:paraId="0B809EF4" w14:textId="77777777" w:rsidR="00562F32" w:rsidRDefault="00562F32" w:rsidP="003535B0">
      <w:pPr>
        <w:rPr>
          <w:color w:val="002060"/>
        </w:rPr>
      </w:pPr>
    </w:p>
    <w:p w14:paraId="2B9FA7D6" w14:textId="77777777" w:rsidR="00562F32" w:rsidRDefault="00562F32" w:rsidP="003535B0">
      <w:pPr>
        <w:rPr>
          <w:color w:val="002060"/>
        </w:rPr>
      </w:pPr>
    </w:p>
    <w:p w14:paraId="11857BC3" w14:textId="2CF516D1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48</w:t>
      </w:r>
    </w:p>
    <w:p w14:paraId="48E9A4FB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750A2EF" wp14:editId="7B879452">
            <wp:extent cx="6217920" cy="2364271"/>
            <wp:effectExtent l="0" t="0" r="5080" b="0"/>
            <wp:docPr id="732798075" name="Picture 46" descr="A screenshot of a 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798075" name="Picture 46" descr="A screenshot of a book&#10;&#10;Description automatically generated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364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B136A" w14:textId="77777777" w:rsidR="003535B0" w:rsidRDefault="003535B0" w:rsidP="003535B0">
      <w:pPr>
        <w:rPr>
          <w:color w:val="002060"/>
        </w:rPr>
      </w:pPr>
    </w:p>
    <w:p w14:paraId="3D4BF657" w14:textId="2B48747C" w:rsidR="003535B0" w:rsidRDefault="003535B0" w:rsidP="003535B0">
      <w:pPr>
        <w:rPr>
          <w:color w:val="002060"/>
        </w:rPr>
      </w:pPr>
      <w:r>
        <w:rPr>
          <w:color w:val="002060"/>
        </w:rPr>
        <w:t>Question 49</w:t>
      </w:r>
    </w:p>
    <w:p w14:paraId="2636396E" w14:textId="77777777" w:rsidR="003535B0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B520467" wp14:editId="347FAB93">
            <wp:extent cx="6217920" cy="2145714"/>
            <wp:effectExtent l="0" t="0" r="5080" b="635"/>
            <wp:docPr id="1828399818" name="Picture 4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399818" name="Picture 45" descr="A screenshot of a computer&#10;&#10;Description automatically generated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14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5F1ED" w14:textId="77777777" w:rsidR="003535B0" w:rsidRDefault="003535B0" w:rsidP="003535B0">
      <w:pPr>
        <w:rPr>
          <w:color w:val="002060"/>
        </w:rPr>
      </w:pPr>
    </w:p>
    <w:p w14:paraId="256680C9" w14:textId="77777777" w:rsidR="00562F32" w:rsidRDefault="00562F32" w:rsidP="003535B0">
      <w:pPr>
        <w:rPr>
          <w:color w:val="002060"/>
        </w:rPr>
      </w:pPr>
    </w:p>
    <w:p w14:paraId="61D9E105" w14:textId="77777777" w:rsidR="00562F32" w:rsidRDefault="00562F32" w:rsidP="003535B0">
      <w:pPr>
        <w:rPr>
          <w:color w:val="002060"/>
        </w:rPr>
      </w:pPr>
    </w:p>
    <w:p w14:paraId="028256A1" w14:textId="77777777" w:rsidR="00562F32" w:rsidRDefault="00562F32" w:rsidP="003535B0">
      <w:pPr>
        <w:rPr>
          <w:color w:val="002060"/>
        </w:rPr>
      </w:pPr>
    </w:p>
    <w:p w14:paraId="4A61C649" w14:textId="77777777" w:rsidR="00562F32" w:rsidRDefault="00562F32" w:rsidP="003535B0">
      <w:pPr>
        <w:rPr>
          <w:color w:val="002060"/>
        </w:rPr>
      </w:pPr>
    </w:p>
    <w:p w14:paraId="49969FA3" w14:textId="77777777" w:rsidR="00562F32" w:rsidRDefault="00562F32" w:rsidP="003535B0">
      <w:pPr>
        <w:rPr>
          <w:color w:val="002060"/>
        </w:rPr>
      </w:pPr>
    </w:p>
    <w:p w14:paraId="1E2251BB" w14:textId="77777777" w:rsidR="00562F32" w:rsidRDefault="00562F32" w:rsidP="003535B0">
      <w:pPr>
        <w:rPr>
          <w:color w:val="002060"/>
        </w:rPr>
      </w:pPr>
    </w:p>
    <w:p w14:paraId="7532D840" w14:textId="77777777" w:rsidR="00562F32" w:rsidRDefault="00562F32" w:rsidP="003535B0">
      <w:pPr>
        <w:rPr>
          <w:color w:val="002060"/>
        </w:rPr>
      </w:pPr>
    </w:p>
    <w:p w14:paraId="7FF32B68" w14:textId="77777777" w:rsidR="00562F32" w:rsidRDefault="00562F32" w:rsidP="003535B0">
      <w:pPr>
        <w:rPr>
          <w:color w:val="002060"/>
        </w:rPr>
      </w:pPr>
    </w:p>
    <w:p w14:paraId="606E0D21" w14:textId="301F42B8" w:rsidR="003535B0" w:rsidRDefault="003535B0" w:rsidP="003535B0">
      <w:pPr>
        <w:rPr>
          <w:color w:val="002060"/>
        </w:rPr>
      </w:pPr>
      <w:r>
        <w:rPr>
          <w:color w:val="002060"/>
        </w:rPr>
        <w:lastRenderedPageBreak/>
        <w:t>Question 50</w:t>
      </w:r>
    </w:p>
    <w:p w14:paraId="78FA9648" w14:textId="77777777" w:rsidR="003535B0" w:rsidRPr="003556B2" w:rsidRDefault="003535B0" w:rsidP="003535B0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0E5FD2C" wp14:editId="322E4180">
            <wp:extent cx="6217920" cy="2145050"/>
            <wp:effectExtent l="0" t="0" r="5080" b="1270"/>
            <wp:docPr id="776583144" name="Picture 44" descr="A screenshot of a 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583144" name="Picture 44" descr="A screenshot of a book&#10;&#10;Description automatically generated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14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44C8E" w14:textId="77777777" w:rsidR="003535B0" w:rsidRDefault="003535B0" w:rsidP="003535B0"/>
    <w:p w14:paraId="723C852B" w14:textId="77777777" w:rsidR="001D546D" w:rsidRPr="003535B0" w:rsidRDefault="001D546D" w:rsidP="003535B0"/>
    <w:sectPr w:rsidR="001D546D" w:rsidRPr="003535B0" w:rsidSect="008F030B">
      <w:headerReference w:type="even" r:id="rId71"/>
      <w:headerReference w:type="default" r:id="rId72"/>
      <w:footerReference w:type="even" r:id="rId73"/>
      <w:footerReference w:type="default" r:id="rId74"/>
      <w:headerReference w:type="first" r:id="rId75"/>
      <w:footerReference w:type="first" r:id="rId76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FEC1A2" w14:textId="77777777" w:rsidR="00E74B54" w:rsidRDefault="00E74B54" w:rsidP="001604A4">
      <w:r>
        <w:separator/>
      </w:r>
    </w:p>
    <w:p w14:paraId="4C573FCA" w14:textId="77777777" w:rsidR="00E74B54" w:rsidRDefault="00E74B54"/>
  </w:endnote>
  <w:endnote w:type="continuationSeparator" w:id="0">
    <w:p w14:paraId="3AA23EC9" w14:textId="77777777" w:rsidR="00E74B54" w:rsidRDefault="00E74B54" w:rsidP="001604A4">
      <w:r>
        <w:continuationSeparator/>
      </w:r>
    </w:p>
    <w:p w14:paraId="7D4F7DBB" w14:textId="77777777" w:rsidR="00E74B54" w:rsidRDefault="00E74B5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CFB68B" w14:textId="77777777" w:rsidR="00576D25" w:rsidRDefault="00576D2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40680647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055E79">
          <w:rPr>
            <w:color w:val="362580" w:themeColor="accent1"/>
          </w:rPr>
          <w:t>English Language Arts 10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055E79">
          <w:rPr>
            <w:color w:val="362580" w:themeColor="accent1"/>
          </w:rPr>
          <w:t>ample Exam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3F5CA537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055E79">
          <w:rPr>
            <w:color w:val="362580" w:themeColor="accent1"/>
          </w:rPr>
          <w:t>English Language Arts 10</w:t>
        </w:r>
      </w:sdtContent>
    </w:sdt>
    <w:r w:rsidR="00F4124B" w:rsidRPr="00B90A74">
      <w:rPr>
        <w:color w:val="362580" w:themeColor="accent1"/>
      </w:rPr>
      <w:t>: S</w:t>
    </w:r>
    <w:r w:rsidR="00055E79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C0C5F5" w14:textId="77777777" w:rsidR="00E74B54" w:rsidRDefault="00E74B54" w:rsidP="001604A4">
      <w:r>
        <w:separator/>
      </w:r>
    </w:p>
    <w:p w14:paraId="367716E8" w14:textId="77777777" w:rsidR="00E74B54" w:rsidRDefault="00E74B54"/>
  </w:footnote>
  <w:footnote w:type="continuationSeparator" w:id="0">
    <w:p w14:paraId="215A336F" w14:textId="77777777" w:rsidR="00E74B54" w:rsidRDefault="00E74B54" w:rsidP="001604A4">
      <w:r>
        <w:continuationSeparator/>
      </w:r>
    </w:p>
    <w:p w14:paraId="1C73E738" w14:textId="77777777" w:rsidR="00E74B54" w:rsidRDefault="00E74B5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94D217" w14:textId="77777777" w:rsidR="00576D25" w:rsidRDefault="00576D2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D46635" w14:textId="77777777" w:rsidR="00576D25" w:rsidRDefault="00576D2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447DABD5" w:rsidR="002B5591" w:rsidRPr="00B90A74" w:rsidRDefault="003535B0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English Language Arts 10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Sample </w:t>
                          </w:r>
                          <w:r w:rsidR="00576D25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Cumulative 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Exam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447DABD5" w:rsidR="002B5591" w:rsidRPr="00B90A74" w:rsidRDefault="003535B0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English Language Arts 10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Sample </w:t>
                    </w:r>
                    <w:r w:rsidR="00576D25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Cumulative 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Exam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5C6CB48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79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5E79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4B7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473BC"/>
    <w:rsid w:val="00351DAD"/>
    <w:rsid w:val="00351E0E"/>
    <w:rsid w:val="0035295C"/>
    <w:rsid w:val="00353152"/>
    <w:rsid w:val="003535B0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4F20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32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2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C69"/>
    <w:rsid w:val="008E6E01"/>
    <w:rsid w:val="008F0007"/>
    <w:rsid w:val="008F030B"/>
    <w:rsid w:val="008F04FE"/>
    <w:rsid w:val="008F1915"/>
    <w:rsid w:val="008F1C68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3E53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0A4B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B54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16" Type="http://schemas.openxmlformats.org/officeDocument/2006/relationships/image" Target="media/image5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74" Type="http://schemas.openxmlformats.org/officeDocument/2006/relationships/footer" Target="footer2.xml"/><Relationship Id="rId79" Type="http://schemas.openxmlformats.org/officeDocument/2006/relationships/theme" Target="theme/theme1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72" Type="http://schemas.openxmlformats.org/officeDocument/2006/relationships/header" Target="header2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footer" Target="footer1.xml"/><Relationship Id="rId78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footer" Target="footer3.xml"/><Relationship Id="rId7" Type="http://schemas.openxmlformats.org/officeDocument/2006/relationships/styles" Target="styles.xml"/><Relationship Id="rId71" Type="http://schemas.openxmlformats.org/officeDocument/2006/relationships/header" Target="header1.xml"/><Relationship Id="rId2" Type="http://schemas.openxmlformats.org/officeDocument/2006/relationships/customXml" Target="../customXml/item2.xml"/><Relationship Id="rId29" Type="http://schemas.openxmlformats.org/officeDocument/2006/relationships/image" Target="media/image1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34A81"/>
    <w:rsid w:val="00B45EA1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B79CC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2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19</TotalTime>
  <Pages>20</Pages>
  <Words>127</Words>
  <Characters>729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855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English Language Arts 10</dc:title>
  <dc:subject>Sample Exam</dc:subject>
  <dc:creator>Edgenuity</dc:creator>
  <cp:lastModifiedBy>Sarah Busby</cp:lastModifiedBy>
  <cp:revision>9</cp:revision>
  <cp:lastPrinted>2020-06-17T18:19:00Z</cp:lastPrinted>
  <dcterms:created xsi:type="dcterms:W3CDTF">2024-08-19T21:18:00Z</dcterms:created>
  <dcterms:modified xsi:type="dcterms:W3CDTF">2024-08-19T23:53:00Z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