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BC6E65" w14:textId="2CA5FD13" w:rsidR="00975A4C" w:rsidRPr="00975A4C" w:rsidRDefault="00975A4C" w:rsidP="001605E2">
      <w:pPr>
        <w:rPr>
          <w:b/>
          <w:bCs/>
          <w:color w:val="002060"/>
        </w:rPr>
      </w:pPr>
      <w:r w:rsidRPr="00975A4C">
        <w:rPr>
          <w:b/>
          <w:bCs/>
          <w:color w:val="002060"/>
        </w:rPr>
        <w:t>The Human Experience</w:t>
      </w:r>
    </w:p>
    <w:p w14:paraId="48B1FCE2" w14:textId="5524BEE6" w:rsidR="001605E2" w:rsidRDefault="001605E2" w:rsidP="001605E2">
      <w:pPr>
        <w:rPr>
          <w:color w:val="002060"/>
        </w:rPr>
      </w:pPr>
      <w:r>
        <w:rPr>
          <w:color w:val="002060"/>
        </w:rPr>
        <w:t>Question 1</w:t>
      </w:r>
    </w:p>
    <w:p w14:paraId="6F3F3B3F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E364B8" wp14:editId="7E9B90BA">
            <wp:extent cx="6217920" cy="1343282"/>
            <wp:effectExtent l="0" t="0" r="5080" b="3175"/>
            <wp:docPr id="27270523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705230" name="Picture 20" descr="A screenshot of a computer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8" t="24629" r="6431"/>
                    <a:stretch/>
                  </pic:blipFill>
                  <pic:spPr bwMode="auto">
                    <a:xfrm>
                      <a:off x="0" y="0"/>
                      <a:ext cx="6217920" cy="1343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D0D539" w14:textId="77777777" w:rsidR="001605E2" w:rsidRDefault="001605E2" w:rsidP="001605E2">
      <w:pPr>
        <w:rPr>
          <w:color w:val="002060"/>
        </w:rPr>
      </w:pPr>
    </w:p>
    <w:p w14:paraId="3C923F87" w14:textId="5ADF6FCA" w:rsidR="001605E2" w:rsidRDefault="001605E2" w:rsidP="001605E2">
      <w:pPr>
        <w:rPr>
          <w:color w:val="002060"/>
        </w:rPr>
      </w:pPr>
      <w:r>
        <w:rPr>
          <w:color w:val="002060"/>
        </w:rPr>
        <w:t>Question 2</w:t>
      </w:r>
    </w:p>
    <w:p w14:paraId="519BFA6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0C1E04" wp14:editId="38E84F67">
            <wp:extent cx="6217920" cy="1566223"/>
            <wp:effectExtent l="0" t="0" r="5080" b="0"/>
            <wp:docPr id="1153263366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263366" name="Picture 21" descr="A screenshot of a computer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1" t="21488" r="6525"/>
                    <a:stretch/>
                  </pic:blipFill>
                  <pic:spPr bwMode="auto">
                    <a:xfrm>
                      <a:off x="0" y="0"/>
                      <a:ext cx="6217920" cy="1566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32660" w14:textId="77777777" w:rsidR="001605E2" w:rsidRDefault="001605E2" w:rsidP="001605E2">
      <w:pPr>
        <w:rPr>
          <w:color w:val="002060"/>
        </w:rPr>
      </w:pPr>
    </w:p>
    <w:p w14:paraId="1F4A49E9" w14:textId="19EC2595" w:rsidR="001605E2" w:rsidRDefault="001605E2" w:rsidP="001605E2">
      <w:pPr>
        <w:rPr>
          <w:color w:val="002060"/>
        </w:rPr>
      </w:pPr>
      <w:r>
        <w:rPr>
          <w:color w:val="002060"/>
        </w:rPr>
        <w:t>Question 3</w:t>
      </w:r>
    </w:p>
    <w:p w14:paraId="000236C1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3AF4FD" wp14:editId="47D56E31">
            <wp:extent cx="6217920" cy="2266694"/>
            <wp:effectExtent l="0" t="0" r="5080" b="0"/>
            <wp:docPr id="458301950" name="Picture 22" descr="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01950" name="Picture 22" descr="A screenshot of a survey&#10;&#10;Description automatically generated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0" t="18860" r="3553"/>
                    <a:stretch/>
                  </pic:blipFill>
                  <pic:spPr bwMode="auto">
                    <a:xfrm>
                      <a:off x="0" y="0"/>
                      <a:ext cx="6217920" cy="2266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FB4C0C" w14:textId="77777777" w:rsidR="001605E2" w:rsidRDefault="001605E2" w:rsidP="001605E2">
      <w:pPr>
        <w:rPr>
          <w:color w:val="002060"/>
        </w:rPr>
      </w:pPr>
    </w:p>
    <w:p w14:paraId="79258702" w14:textId="77777777" w:rsidR="001605E2" w:rsidRDefault="001605E2" w:rsidP="001605E2">
      <w:pPr>
        <w:rPr>
          <w:color w:val="002060"/>
        </w:rPr>
      </w:pPr>
    </w:p>
    <w:p w14:paraId="7401DC1F" w14:textId="77777777" w:rsidR="001605E2" w:rsidRDefault="001605E2" w:rsidP="001605E2">
      <w:pPr>
        <w:rPr>
          <w:color w:val="002060"/>
        </w:rPr>
      </w:pPr>
    </w:p>
    <w:p w14:paraId="239A6570" w14:textId="77777777" w:rsidR="001605E2" w:rsidRDefault="001605E2" w:rsidP="001605E2">
      <w:pPr>
        <w:rPr>
          <w:color w:val="002060"/>
        </w:rPr>
      </w:pPr>
    </w:p>
    <w:p w14:paraId="16A16292" w14:textId="066674C5" w:rsidR="001605E2" w:rsidRDefault="001605E2" w:rsidP="001605E2">
      <w:pPr>
        <w:rPr>
          <w:color w:val="002060"/>
        </w:rPr>
      </w:pPr>
      <w:r>
        <w:rPr>
          <w:color w:val="002060"/>
        </w:rPr>
        <w:t>Question 4</w:t>
      </w:r>
    </w:p>
    <w:p w14:paraId="484F4631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1F1374C" wp14:editId="7DE35538">
            <wp:extent cx="6217920" cy="1212831"/>
            <wp:effectExtent l="0" t="0" r="0" b="0"/>
            <wp:docPr id="1410718458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718458" name="Picture 23" descr="A screenshot of a computer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5" t="26287" r="6713"/>
                    <a:stretch/>
                  </pic:blipFill>
                  <pic:spPr bwMode="auto">
                    <a:xfrm>
                      <a:off x="0" y="0"/>
                      <a:ext cx="6217920" cy="1212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44A6C3" w14:textId="77777777" w:rsidR="001605E2" w:rsidRDefault="001605E2" w:rsidP="001605E2">
      <w:pPr>
        <w:rPr>
          <w:color w:val="002060"/>
        </w:rPr>
      </w:pPr>
    </w:p>
    <w:p w14:paraId="350F4441" w14:textId="4655BB9A" w:rsidR="001605E2" w:rsidRDefault="001605E2" w:rsidP="001605E2">
      <w:pPr>
        <w:rPr>
          <w:color w:val="002060"/>
        </w:rPr>
      </w:pPr>
      <w:r>
        <w:rPr>
          <w:color w:val="002060"/>
        </w:rPr>
        <w:t>Question 5</w:t>
      </w:r>
    </w:p>
    <w:p w14:paraId="25BA3D11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4933CA" wp14:editId="34549C55">
            <wp:extent cx="6217920" cy="2029119"/>
            <wp:effectExtent l="0" t="0" r="5080" b="3175"/>
            <wp:docPr id="290261842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261842" name="Picture 24" descr="A screenshot of a computer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0" t="18124" r="6563"/>
                    <a:stretch/>
                  </pic:blipFill>
                  <pic:spPr bwMode="auto">
                    <a:xfrm>
                      <a:off x="0" y="0"/>
                      <a:ext cx="6217920" cy="2029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C58BA4" w14:textId="77777777" w:rsidR="001605E2" w:rsidRDefault="001605E2" w:rsidP="001605E2">
      <w:pPr>
        <w:rPr>
          <w:color w:val="002060"/>
        </w:rPr>
      </w:pPr>
    </w:p>
    <w:p w14:paraId="45232E02" w14:textId="08966FD3" w:rsidR="001605E2" w:rsidRDefault="001605E2" w:rsidP="001605E2">
      <w:pPr>
        <w:rPr>
          <w:color w:val="002060"/>
        </w:rPr>
      </w:pPr>
      <w:r>
        <w:rPr>
          <w:color w:val="002060"/>
        </w:rPr>
        <w:t>Question 6</w:t>
      </w:r>
    </w:p>
    <w:p w14:paraId="71A8ED6C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FE3B74" wp14:editId="303B8B10">
            <wp:extent cx="6217920" cy="2026021"/>
            <wp:effectExtent l="0" t="0" r="5080" b="6350"/>
            <wp:docPr id="2081616787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616787" name="Picture 25" descr="A screenshot of a computer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9" t="18629" r="6739"/>
                    <a:stretch/>
                  </pic:blipFill>
                  <pic:spPr bwMode="auto">
                    <a:xfrm>
                      <a:off x="0" y="0"/>
                      <a:ext cx="6217920" cy="2026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93B3F" w14:textId="77777777" w:rsidR="001605E2" w:rsidRDefault="001605E2" w:rsidP="001605E2">
      <w:pPr>
        <w:rPr>
          <w:color w:val="002060"/>
        </w:rPr>
      </w:pPr>
    </w:p>
    <w:p w14:paraId="40D3E046" w14:textId="77777777" w:rsidR="001605E2" w:rsidRDefault="001605E2" w:rsidP="001605E2">
      <w:pPr>
        <w:rPr>
          <w:color w:val="002060"/>
        </w:rPr>
      </w:pPr>
    </w:p>
    <w:p w14:paraId="5AB29532" w14:textId="77777777" w:rsidR="001605E2" w:rsidRDefault="001605E2" w:rsidP="001605E2">
      <w:pPr>
        <w:rPr>
          <w:color w:val="002060"/>
        </w:rPr>
      </w:pPr>
    </w:p>
    <w:p w14:paraId="328A6C93" w14:textId="77777777" w:rsidR="001605E2" w:rsidRDefault="001605E2" w:rsidP="001605E2">
      <w:pPr>
        <w:rPr>
          <w:color w:val="002060"/>
        </w:rPr>
      </w:pPr>
    </w:p>
    <w:p w14:paraId="78632FFF" w14:textId="10128BD0" w:rsidR="001605E2" w:rsidRDefault="001605E2" w:rsidP="001605E2">
      <w:pPr>
        <w:rPr>
          <w:color w:val="002060"/>
        </w:rPr>
      </w:pPr>
      <w:r>
        <w:rPr>
          <w:color w:val="002060"/>
        </w:rPr>
        <w:t>Question 7</w:t>
      </w:r>
    </w:p>
    <w:p w14:paraId="10354BD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52A7F2" wp14:editId="3901E587">
            <wp:extent cx="6217920" cy="1477141"/>
            <wp:effectExtent l="0" t="0" r="5080" b="0"/>
            <wp:docPr id="515642235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642235" name="Picture 27" descr="A screenshot of a computer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9" t="23391" r="6388"/>
                    <a:stretch/>
                  </pic:blipFill>
                  <pic:spPr bwMode="auto">
                    <a:xfrm>
                      <a:off x="0" y="0"/>
                      <a:ext cx="6217920" cy="1477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C2B6F" w14:textId="77777777" w:rsidR="001605E2" w:rsidRDefault="001605E2" w:rsidP="001605E2">
      <w:pPr>
        <w:rPr>
          <w:color w:val="002060"/>
        </w:rPr>
      </w:pPr>
    </w:p>
    <w:p w14:paraId="6EB5EE0E" w14:textId="666BA921" w:rsidR="001605E2" w:rsidRDefault="001605E2" w:rsidP="001605E2">
      <w:pPr>
        <w:rPr>
          <w:color w:val="002060"/>
        </w:rPr>
      </w:pPr>
      <w:r>
        <w:rPr>
          <w:color w:val="002060"/>
        </w:rPr>
        <w:t>Question 8</w:t>
      </w:r>
    </w:p>
    <w:p w14:paraId="547A6F98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CF3434" wp14:editId="60125F4B">
            <wp:extent cx="6217920" cy="1317837"/>
            <wp:effectExtent l="0" t="0" r="5080" b="3175"/>
            <wp:docPr id="1255843423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843423" name="Picture 28" descr="A screenshot of a computer&#10;&#10;Description automatically generated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7" t="25503" r="6291"/>
                    <a:stretch/>
                  </pic:blipFill>
                  <pic:spPr bwMode="auto">
                    <a:xfrm>
                      <a:off x="0" y="0"/>
                      <a:ext cx="6217920" cy="1317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7F242" w14:textId="77777777" w:rsidR="001605E2" w:rsidRDefault="001605E2" w:rsidP="001605E2">
      <w:pPr>
        <w:rPr>
          <w:color w:val="002060"/>
        </w:rPr>
      </w:pPr>
    </w:p>
    <w:p w14:paraId="5B69526C" w14:textId="20A9F530" w:rsidR="001605E2" w:rsidRDefault="001605E2" w:rsidP="001605E2">
      <w:pPr>
        <w:rPr>
          <w:color w:val="002060"/>
        </w:rPr>
      </w:pPr>
      <w:r>
        <w:rPr>
          <w:color w:val="002060"/>
        </w:rPr>
        <w:t>Question 9</w:t>
      </w:r>
    </w:p>
    <w:p w14:paraId="728BF2C4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DEA720" wp14:editId="67BE3929">
            <wp:extent cx="6217920" cy="732262"/>
            <wp:effectExtent l="0" t="0" r="5080" b="4445"/>
            <wp:docPr id="1927553410" name="Picture 29" descr="A white rectangl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553410" name="Picture 29" descr="A white rectangle with black text&#10;&#10;Description automatically generated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8" t="37850" r="6643"/>
                    <a:stretch/>
                  </pic:blipFill>
                  <pic:spPr bwMode="auto">
                    <a:xfrm>
                      <a:off x="0" y="0"/>
                      <a:ext cx="6217920" cy="732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D3ADE" w14:textId="77777777" w:rsidR="001605E2" w:rsidRDefault="001605E2" w:rsidP="001605E2">
      <w:pPr>
        <w:rPr>
          <w:color w:val="002060"/>
        </w:rPr>
      </w:pPr>
    </w:p>
    <w:p w14:paraId="1F9398B0" w14:textId="7C0323C9" w:rsidR="001605E2" w:rsidRDefault="001605E2" w:rsidP="001605E2">
      <w:pPr>
        <w:rPr>
          <w:color w:val="002060"/>
        </w:rPr>
      </w:pPr>
      <w:r>
        <w:rPr>
          <w:color w:val="002060"/>
        </w:rPr>
        <w:t>Question 10</w:t>
      </w:r>
    </w:p>
    <w:p w14:paraId="7C556D0D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A3BF20" wp14:editId="2FE7F150">
            <wp:extent cx="6217920" cy="828963"/>
            <wp:effectExtent l="0" t="0" r="0" b="0"/>
            <wp:docPr id="2090118003" name="Picture 30" descr="A white rectangular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118003" name="Picture 30" descr="A white rectangular box with black text&#10;&#10;Description automatically generated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2" t="35241" r="6510"/>
                    <a:stretch/>
                  </pic:blipFill>
                  <pic:spPr bwMode="auto">
                    <a:xfrm>
                      <a:off x="0" y="0"/>
                      <a:ext cx="6217920" cy="828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5991C" w14:textId="77777777" w:rsidR="001605E2" w:rsidRDefault="001605E2" w:rsidP="001605E2">
      <w:pPr>
        <w:rPr>
          <w:color w:val="002060"/>
        </w:rPr>
      </w:pPr>
    </w:p>
    <w:p w14:paraId="21C59696" w14:textId="77777777" w:rsidR="001605E2" w:rsidRDefault="001605E2" w:rsidP="001605E2">
      <w:pPr>
        <w:rPr>
          <w:color w:val="002060"/>
        </w:rPr>
      </w:pPr>
    </w:p>
    <w:p w14:paraId="00B8760B" w14:textId="77777777" w:rsidR="001605E2" w:rsidRDefault="001605E2" w:rsidP="001605E2">
      <w:pPr>
        <w:rPr>
          <w:color w:val="002060"/>
        </w:rPr>
      </w:pPr>
    </w:p>
    <w:p w14:paraId="57815108" w14:textId="77777777" w:rsidR="001605E2" w:rsidRDefault="001605E2" w:rsidP="001605E2">
      <w:pPr>
        <w:rPr>
          <w:color w:val="002060"/>
        </w:rPr>
      </w:pPr>
    </w:p>
    <w:p w14:paraId="20954F3E" w14:textId="77777777" w:rsidR="001605E2" w:rsidRDefault="001605E2" w:rsidP="001605E2">
      <w:pPr>
        <w:rPr>
          <w:color w:val="002060"/>
        </w:rPr>
      </w:pPr>
    </w:p>
    <w:p w14:paraId="4FFC0FA8" w14:textId="170E746E" w:rsidR="001605E2" w:rsidRDefault="001605E2" w:rsidP="001605E2">
      <w:pPr>
        <w:rPr>
          <w:color w:val="002060"/>
        </w:rPr>
      </w:pPr>
      <w:r>
        <w:rPr>
          <w:color w:val="002060"/>
        </w:rPr>
        <w:t>Question 11</w:t>
      </w:r>
    </w:p>
    <w:p w14:paraId="13F18CA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02156DD" wp14:editId="4A0E3D18">
            <wp:extent cx="6217920" cy="1333105"/>
            <wp:effectExtent l="0" t="0" r="5080" b="635"/>
            <wp:docPr id="1129369154" name="Picture 34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369154" name="Picture 34" descr="A screenshot of a white box&#10;&#10;Description automatically generated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7" t="25050" r="6687"/>
                    <a:stretch/>
                  </pic:blipFill>
                  <pic:spPr bwMode="auto">
                    <a:xfrm>
                      <a:off x="0" y="0"/>
                      <a:ext cx="6217920" cy="1333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AEB139" w14:textId="77777777" w:rsidR="001605E2" w:rsidRDefault="001605E2" w:rsidP="001605E2">
      <w:pPr>
        <w:rPr>
          <w:color w:val="002060"/>
        </w:rPr>
      </w:pPr>
    </w:p>
    <w:p w14:paraId="03BA77DB" w14:textId="6EE5D16E" w:rsidR="001605E2" w:rsidRDefault="001605E2" w:rsidP="001605E2">
      <w:pPr>
        <w:rPr>
          <w:color w:val="002060"/>
        </w:rPr>
      </w:pPr>
      <w:r>
        <w:rPr>
          <w:color w:val="002060"/>
        </w:rPr>
        <w:t>Question 12</w:t>
      </w:r>
    </w:p>
    <w:p w14:paraId="2394B060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4A8F46" wp14:editId="0A6723D6">
            <wp:extent cx="6217920" cy="1537598"/>
            <wp:effectExtent l="0" t="0" r="5080" b="0"/>
            <wp:docPr id="2005252777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252777" name="Picture 35" descr="A screenshot of a computer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7" t="23224" r="6531"/>
                    <a:stretch/>
                  </pic:blipFill>
                  <pic:spPr bwMode="auto">
                    <a:xfrm>
                      <a:off x="0" y="0"/>
                      <a:ext cx="6217920" cy="1537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3F25F9" w14:textId="77777777" w:rsidR="001605E2" w:rsidRDefault="001605E2" w:rsidP="001605E2">
      <w:pPr>
        <w:rPr>
          <w:color w:val="002060"/>
        </w:rPr>
      </w:pPr>
    </w:p>
    <w:p w14:paraId="40398966" w14:textId="5ADC0567" w:rsidR="001605E2" w:rsidRDefault="001605E2" w:rsidP="001605E2">
      <w:pPr>
        <w:rPr>
          <w:color w:val="002060"/>
        </w:rPr>
      </w:pPr>
      <w:r>
        <w:rPr>
          <w:color w:val="002060"/>
        </w:rPr>
        <w:t>Question 13</w:t>
      </w:r>
    </w:p>
    <w:p w14:paraId="7A58E0EC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D66D15" wp14:editId="0A239C25">
            <wp:extent cx="6217920" cy="1925774"/>
            <wp:effectExtent l="0" t="0" r="0" b="5080"/>
            <wp:docPr id="78372634" name="Picture 36" descr="A screenshot of a questionna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72634" name="Picture 36" descr="A screenshot of a questionnaire&#10;&#10;Description automatically generated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6" t="19036" r="6609"/>
                    <a:stretch/>
                  </pic:blipFill>
                  <pic:spPr bwMode="auto">
                    <a:xfrm>
                      <a:off x="0" y="0"/>
                      <a:ext cx="6217920" cy="1925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9B9E4" w14:textId="77777777" w:rsidR="001605E2" w:rsidRDefault="001605E2" w:rsidP="001605E2">
      <w:pPr>
        <w:rPr>
          <w:color w:val="002060"/>
        </w:rPr>
      </w:pPr>
    </w:p>
    <w:p w14:paraId="0A1A45EC" w14:textId="77777777" w:rsidR="001605E2" w:rsidRDefault="001605E2" w:rsidP="001605E2">
      <w:pPr>
        <w:rPr>
          <w:color w:val="002060"/>
        </w:rPr>
      </w:pPr>
    </w:p>
    <w:p w14:paraId="6D7CB975" w14:textId="77777777" w:rsidR="001605E2" w:rsidRDefault="001605E2" w:rsidP="001605E2">
      <w:pPr>
        <w:rPr>
          <w:color w:val="002060"/>
        </w:rPr>
      </w:pPr>
    </w:p>
    <w:p w14:paraId="0EEEE625" w14:textId="77777777" w:rsidR="001605E2" w:rsidRDefault="001605E2" w:rsidP="001605E2">
      <w:pPr>
        <w:rPr>
          <w:color w:val="002060"/>
        </w:rPr>
      </w:pPr>
    </w:p>
    <w:p w14:paraId="58768FC7" w14:textId="77777777" w:rsidR="001605E2" w:rsidRDefault="001605E2" w:rsidP="001605E2">
      <w:pPr>
        <w:rPr>
          <w:color w:val="002060"/>
        </w:rPr>
      </w:pPr>
    </w:p>
    <w:p w14:paraId="5A1D6816" w14:textId="7DFFC6B2" w:rsidR="001605E2" w:rsidRDefault="001605E2" w:rsidP="001605E2">
      <w:pPr>
        <w:rPr>
          <w:color w:val="002060"/>
        </w:rPr>
      </w:pPr>
      <w:r>
        <w:rPr>
          <w:color w:val="002060"/>
        </w:rPr>
        <w:t>Question 14</w:t>
      </w:r>
    </w:p>
    <w:p w14:paraId="352EF03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29DEEF" wp14:editId="485A1FBC">
            <wp:extent cx="6217920" cy="2553944"/>
            <wp:effectExtent l="0" t="0" r="0" b="0"/>
            <wp:docPr id="1075308409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08409" name="Picture 37" descr="A screenshot of a computer&#10;&#10;Description automatically generated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0" t="13274" r="6605"/>
                    <a:stretch/>
                  </pic:blipFill>
                  <pic:spPr bwMode="auto">
                    <a:xfrm>
                      <a:off x="0" y="0"/>
                      <a:ext cx="6217920" cy="2553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2D1E9" w14:textId="77777777" w:rsidR="001605E2" w:rsidRDefault="001605E2" w:rsidP="001605E2">
      <w:pPr>
        <w:rPr>
          <w:color w:val="002060"/>
        </w:rPr>
      </w:pPr>
    </w:p>
    <w:p w14:paraId="75FF4F3F" w14:textId="4C9DBDD1" w:rsidR="001605E2" w:rsidRDefault="001605E2" w:rsidP="001605E2">
      <w:pPr>
        <w:rPr>
          <w:color w:val="002060"/>
        </w:rPr>
      </w:pPr>
      <w:r>
        <w:rPr>
          <w:color w:val="002060"/>
        </w:rPr>
        <w:t>Question 15</w:t>
      </w:r>
    </w:p>
    <w:p w14:paraId="5E901866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4804FE1" wp14:editId="098549C0">
            <wp:extent cx="6217920" cy="1312565"/>
            <wp:effectExtent l="0" t="0" r="5080" b="0"/>
            <wp:docPr id="303811856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811856" name="Picture 38" descr="A screenshot of a computer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7" t="25674" r="6706"/>
                    <a:stretch/>
                  </pic:blipFill>
                  <pic:spPr bwMode="auto">
                    <a:xfrm>
                      <a:off x="0" y="0"/>
                      <a:ext cx="6217920" cy="1312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4EC47" w14:textId="77777777" w:rsidR="001605E2" w:rsidRDefault="001605E2" w:rsidP="001605E2">
      <w:pPr>
        <w:rPr>
          <w:color w:val="002060"/>
        </w:rPr>
      </w:pPr>
    </w:p>
    <w:p w14:paraId="09EA7250" w14:textId="19401DDE" w:rsidR="001605E2" w:rsidRDefault="001605E2" w:rsidP="001605E2">
      <w:pPr>
        <w:rPr>
          <w:color w:val="002060"/>
        </w:rPr>
      </w:pPr>
      <w:r>
        <w:rPr>
          <w:color w:val="002060"/>
        </w:rPr>
        <w:t>Question 16</w:t>
      </w:r>
    </w:p>
    <w:p w14:paraId="0230191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96B0A83" wp14:editId="7A7F3388">
            <wp:extent cx="6217920" cy="1080303"/>
            <wp:effectExtent l="0" t="0" r="5080" b="0"/>
            <wp:docPr id="1069062910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62910" name="Picture 39" descr="A screenshot of a computer&#10;&#10;Description automatically generated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3" t="29928" r="6569"/>
                    <a:stretch/>
                  </pic:blipFill>
                  <pic:spPr bwMode="auto">
                    <a:xfrm>
                      <a:off x="0" y="0"/>
                      <a:ext cx="6217920" cy="1080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402677" w14:textId="77777777" w:rsidR="001605E2" w:rsidRDefault="001605E2" w:rsidP="001605E2">
      <w:pPr>
        <w:rPr>
          <w:color w:val="002060"/>
        </w:rPr>
      </w:pPr>
    </w:p>
    <w:p w14:paraId="4E810E60" w14:textId="77777777" w:rsidR="001605E2" w:rsidRDefault="001605E2" w:rsidP="001605E2">
      <w:pPr>
        <w:rPr>
          <w:color w:val="002060"/>
        </w:rPr>
      </w:pPr>
    </w:p>
    <w:p w14:paraId="5B5FCAFF" w14:textId="77777777" w:rsidR="001605E2" w:rsidRDefault="001605E2" w:rsidP="001605E2">
      <w:pPr>
        <w:rPr>
          <w:color w:val="002060"/>
        </w:rPr>
      </w:pPr>
    </w:p>
    <w:p w14:paraId="3F68ECB7" w14:textId="77777777" w:rsidR="001605E2" w:rsidRDefault="001605E2" w:rsidP="001605E2">
      <w:pPr>
        <w:rPr>
          <w:color w:val="002060"/>
        </w:rPr>
      </w:pPr>
    </w:p>
    <w:p w14:paraId="44BC2C7B" w14:textId="77777777" w:rsidR="001605E2" w:rsidRDefault="001605E2" w:rsidP="001605E2">
      <w:pPr>
        <w:rPr>
          <w:color w:val="002060"/>
        </w:rPr>
      </w:pPr>
    </w:p>
    <w:p w14:paraId="0EEDB371" w14:textId="374DF4FC" w:rsidR="001605E2" w:rsidRDefault="001605E2" w:rsidP="001605E2">
      <w:pPr>
        <w:rPr>
          <w:color w:val="002060"/>
        </w:rPr>
      </w:pPr>
      <w:r>
        <w:rPr>
          <w:color w:val="002060"/>
        </w:rPr>
        <w:t>Question 17</w:t>
      </w:r>
    </w:p>
    <w:p w14:paraId="50099FA3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CE8D07A" wp14:editId="0A92E411">
            <wp:extent cx="6217920" cy="1065804"/>
            <wp:effectExtent l="0" t="0" r="0" b="1270"/>
            <wp:docPr id="1043387636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87636" name="Picture 40" descr="A screenshot of a computer&#10;&#10;Description automatically generated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3" t="30187" r="6779"/>
                    <a:stretch/>
                  </pic:blipFill>
                  <pic:spPr bwMode="auto">
                    <a:xfrm>
                      <a:off x="0" y="0"/>
                      <a:ext cx="6217920" cy="1065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E02CA" w14:textId="77777777" w:rsidR="001605E2" w:rsidRDefault="001605E2" w:rsidP="001605E2">
      <w:pPr>
        <w:rPr>
          <w:color w:val="002060"/>
        </w:rPr>
      </w:pPr>
    </w:p>
    <w:p w14:paraId="4DBAA879" w14:textId="315D71F7" w:rsidR="001605E2" w:rsidRDefault="001605E2" w:rsidP="001605E2">
      <w:pPr>
        <w:rPr>
          <w:color w:val="002060"/>
        </w:rPr>
      </w:pPr>
      <w:r>
        <w:rPr>
          <w:color w:val="002060"/>
        </w:rPr>
        <w:t>Question 18</w:t>
      </w:r>
    </w:p>
    <w:p w14:paraId="0CDDFA35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440A83" wp14:editId="0D540F1F">
            <wp:extent cx="6217920" cy="720450"/>
            <wp:effectExtent l="0" t="0" r="0" b="3810"/>
            <wp:docPr id="895731746" name="Picture 4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731746" name="Picture 41" descr="A screenshot of a computer&#10;&#10;Description automatically generated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0" t="39033" r="6615"/>
                    <a:stretch/>
                  </pic:blipFill>
                  <pic:spPr bwMode="auto">
                    <a:xfrm>
                      <a:off x="0" y="0"/>
                      <a:ext cx="6217920" cy="72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48B56" w14:textId="77777777" w:rsidR="001605E2" w:rsidRDefault="001605E2" w:rsidP="001605E2">
      <w:pPr>
        <w:rPr>
          <w:color w:val="002060"/>
        </w:rPr>
      </w:pPr>
    </w:p>
    <w:p w14:paraId="147694A2" w14:textId="4E986C41" w:rsidR="001605E2" w:rsidRDefault="001605E2" w:rsidP="001605E2">
      <w:pPr>
        <w:rPr>
          <w:color w:val="002060"/>
        </w:rPr>
      </w:pPr>
      <w:r>
        <w:rPr>
          <w:color w:val="002060"/>
        </w:rPr>
        <w:t>Question 19</w:t>
      </w:r>
    </w:p>
    <w:p w14:paraId="2430CD04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CD4CF55" wp14:editId="3B22DD20">
            <wp:extent cx="6217920" cy="2034467"/>
            <wp:effectExtent l="0" t="0" r="0" b="0"/>
            <wp:docPr id="1102913247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913247" name="Picture 1" descr="A screenshot of a computer screen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1" t="18490" r="6707"/>
                    <a:stretch/>
                  </pic:blipFill>
                  <pic:spPr bwMode="auto">
                    <a:xfrm>
                      <a:off x="0" y="0"/>
                      <a:ext cx="6217920" cy="2034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5D4D6" w14:textId="77777777" w:rsidR="001605E2" w:rsidRDefault="001605E2" w:rsidP="001605E2">
      <w:pPr>
        <w:rPr>
          <w:color w:val="002060"/>
        </w:rPr>
      </w:pPr>
    </w:p>
    <w:p w14:paraId="757BFB0E" w14:textId="15BAD78C" w:rsidR="001605E2" w:rsidRDefault="001605E2" w:rsidP="001605E2">
      <w:pPr>
        <w:rPr>
          <w:color w:val="002060"/>
        </w:rPr>
      </w:pPr>
      <w:r>
        <w:rPr>
          <w:color w:val="002060"/>
        </w:rPr>
        <w:t>Question 20</w:t>
      </w:r>
    </w:p>
    <w:p w14:paraId="305B4179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89E82C" wp14:editId="1C9CA7C5">
            <wp:extent cx="6217920" cy="1186233"/>
            <wp:effectExtent l="0" t="0" r="5080" b="0"/>
            <wp:docPr id="210918664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18664" name="Picture 2" descr="A screenshot of a computer&#10;&#10;Description automatically generated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2" t="28399" r="6538"/>
                    <a:stretch/>
                  </pic:blipFill>
                  <pic:spPr bwMode="auto">
                    <a:xfrm>
                      <a:off x="0" y="0"/>
                      <a:ext cx="6217920" cy="1186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B7C53" w14:textId="77777777" w:rsidR="001605E2" w:rsidRDefault="001605E2" w:rsidP="001605E2">
      <w:pPr>
        <w:rPr>
          <w:color w:val="002060"/>
        </w:rPr>
      </w:pPr>
    </w:p>
    <w:p w14:paraId="613E46E7" w14:textId="77777777" w:rsidR="001605E2" w:rsidRDefault="001605E2" w:rsidP="001605E2">
      <w:pPr>
        <w:rPr>
          <w:color w:val="002060"/>
        </w:rPr>
      </w:pPr>
    </w:p>
    <w:p w14:paraId="794CF297" w14:textId="1DF0F327" w:rsidR="001605E2" w:rsidRDefault="001605E2" w:rsidP="001605E2">
      <w:pPr>
        <w:rPr>
          <w:color w:val="002060"/>
        </w:rPr>
      </w:pPr>
      <w:r>
        <w:rPr>
          <w:color w:val="002060"/>
        </w:rPr>
        <w:t>Question 21</w:t>
      </w:r>
    </w:p>
    <w:p w14:paraId="18038A89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DCE47E" wp14:editId="75368AE4">
            <wp:extent cx="6217920" cy="736023"/>
            <wp:effectExtent l="0" t="0" r="5080" b="635"/>
            <wp:docPr id="621595081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595081" name="Picture 3" descr="A screenshot of a computer&#10;&#10;Description automatically generated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9" t="37965" r="6610"/>
                    <a:stretch/>
                  </pic:blipFill>
                  <pic:spPr bwMode="auto">
                    <a:xfrm>
                      <a:off x="0" y="0"/>
                      <a:ext cx="6217920" cy="736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67106" w14:textId="77777777" w:rsidR="001605E2" w:rsidRDefault="001605E2" w:rsidP="001605E2">
      <w:pPr>
        <w:rPr>
          <w:color w:val="002060"/>
        </w:rPr>
      </w:pPr>
    </w:p>
    <w:p w14:paraId="4D297979" w14:textId="12698729" w:rsidR="001605E2" w:rsidRDefault="001605E2" w:rsidP="001605E2">
      <w:pPr>
        <w:rPr>
          <w:color w:val="002060"/>
        </w:rPr>
      </w:pPr>
      <w:r>
        <w:rPr>
          <w:color w:val="002060"/>
        </w:rPr>
        <w:t>Question 22</w:t>
      </w:r>
    </w:p>
    <w:p w14:paraId="4B25FB5C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87B33DB" wp14:editId="3981291B">
            <wp:extent cx="6217920" cy="2267318"/>
            <wp:effectExtent l="0" t="0" r="5080" b="6350"/>
            <wp:docPr id="580431813" name="Picture 4" descr="A screenshot of a ques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431813" name="Picture 4" descr="A screenshot of a question&#10;&#10;Description automatically generated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84" t="16845" r="6524"/>
                    <a:stretch/>
                  </pic:blipFill>
                  <pic:spPr bwMode="auto">
                    <a:xfrm>
                      <a:off x="0" y="0"/>
                      <a:ext cx="6217920" cy="2267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8E18D" w14:textId="77777777" w:rsidR="001605E2" w:rsidRDefault="001605E2" w:rsidP="001605E2">
      <w:pPr>
        <w:rPr>
          <w:color w:val="002060"/>
        </w:rPr>
      </w:pPr>
    </w:p>
    <w:p w14:paraId="4B367C2D" w14:textId="48019D16" w:rsidR="001605E2" w:rsidRDefault="001605E2" w:rsidP="001605E2">
      <w:pPr>
        <w:rPr>
          <w:color w:val="002060"/>
        </w:rPr>
      </w:pPr>
      <w:r>
        <w:rPr>
          <w:color w:val="002060"/>
        </w:rPr>
        <w:t>Question 23</w:t>
      </w:r>
    </w:p>
    <w:p w14:paraId="04469847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12D4C4" wp14:editId="0C792285">
            <wp:extent cx="6217920" cy="954915"/>
            <wp:effectExtent l="0" t="0" r="0" b="0"/>
            <wp:docPr id="316493001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493001" name="Picture 5" descr="A screenshot of a computer&#10;&#10;Description automatically generated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31956" r="6635"/>
                    <a:stretch/>
                  </pic:blipFill>
                  <pic:spPr bwMode="auto">
                    <a:xfrm>
                      <a:off x="0" y="0"/>
                      <a:ext cx="6217920" cy="954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4C8BAD" w14:textId="77777777" w:rsidR="001605E2" w:rsidRDefault="001605E2" w:rsidP="001605E2">
      <w:pPr>
        <w:rPr>
          <w:color w:val="002060"/>
        </w:rPr>
      </w:pPr>
    </w:p>
    <w:p w14:paraId="22FE204D" w14:textId="5421F3A3" w:rsidR="001605E2" w:rsidRDefault="001605E2" w:rsidP="001605E2">
      <w:pPr>
        <w:rPr>
          <w:color w:val="002060"/>
        </w:rPr>
      </w:pPr>
      <w:r>
        <w:rPr>
          <w:color w:val="002060"/>
        </w:rPr>
        <w:t>Question 24</w:t>
      </w:r>
    </w:p>
    <w:p w14:paraId="0A29E638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E2E0E74" wp14:editId="67ED2C37">
            <wp:extent cx="6217920" cy="1204755"/>
            <wp:effectExtent l="0" t="0" r="5080" b="1905"/>
            <wp:docPr id="3138589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85896" name="Picture 6" descr="A screenshot of a computer&#10;&#10;Description automatically generated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3" t="27111" r="6565"/>
                    <a:stretch/>
                  </pic:blipFill>
                  <pic:spPr bwMode="auto">
                    <a:xfrm>
                      <a:off x="0" y="0"/>
                      <a:ext cx="6217920" cy="1204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71A752" w14:textId="77777777" w:rsidR="001605E2" w:rsidRDefault="001605E2" w:rsidP="001605E2">
      <w:pPr>
        <w:rPr>
          <w:color w:val="002060"/>
        </w:rPr>
      </w:pPr>
    </w:p>
    <w:p w14:paraId="6DC37EC0" w14:textId="77777777" w:rsidR="001605E2" w:rsidRDefault="001605E2" w:rsidP="001605E2">
      <w:pPr>
        <w:rPr>
          <w:color w:val="002060"/>
        </w:rPr>
      </w:pPr>
    </w:p>
    <w:p w14:paraId="29AA0E92" w14:textId="5C4A4E26" w:rsidR="001605E2" w:rsidRDefault="001605E2" w:rsidP="001605E2">
      <w:pPr>
        <w:rPr>
          <w:color w:val="002060"/>
        </w:rPr>
      </w:pPr>
      <w:r>
        <w:rPr>
          <w:color w:val="002060"/>
        </w:rPr>
        <w:t>Question 25</w:t>
      </w:r>
    </w:p>
    <w:p w14:paraId="7BFDCCC1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C61D0A" wp14:editId="1B54C10E">
            <wp:extent cx="6217920" cy="1073913"/>
            <wp:effectExtent l="0" t="0" r="5080" b="5715"/>
            <wp:docPr id="1794236792" name="Picture 7" descr="A screenshot of a white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236792" name="Picture 7" descr="A screenshot of a white box with black text&#10;&#10;Description automatically generated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7" t="29880" r="6527"/>
                    <a:stretch/>
                  </pic:blipFill>
                  <pic:spPr bwMode="auto">
                    <a:xfrm>
                      <a:off x="0" y="0"/>
                      <a:ext cx="6217920" cy="1073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A50086" w14:textId="77777777" w:rsidR="001605E2" w:rsidRDefault="001605E2" w:rsidP="001605E2">
      <w:pPr>
        <w:rPr>
          <w:color w:val="002060"/>
        </w:rPr>
      </w:pPr>
    </w:p>
    <w:p w14:paraId="0D62BCB7" w14:textId="51D068FA" w:rsidR="001605E2" w:rsidRDefault="001605E2" w:rsidP="001605E2">
      <w:pPr>
        <w:rPr>
          <w:color w:val="002060"/>
        </w:rPr>
      </w:pPr>
      <w:r>
        <w:rPr>
          <w:color w:val="002060"/>
        </w:rPr>
        <w:t>Question 26</w:t>
      </w:r>
    </w:p>
    <w:p w14:paraId="1FEE81FD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D7F0750" wp14:editId="2D4837A5">
            <wp:extent cx="6217920" cy="1911077"/>
            <wp:effectExtent l="0" t="0" r="5080" b="0"/>
            <wp:docPr id="446292049" name="Picture 8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292049" name="Picture 8" descr="A screenshot of a computer screen&#10;&#10;Description automatically generated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3" t="20802" r="7104"/>
                    <a:stretch/>
                  </pic:blipFill>
                  <pic:spPr bwMode="auto">
                    <a:xfrm>
                      <a:off x="0" y="0"/>
                      <a:ext cx="6217920" cy="1911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FD81A8" w14:textId="77777777" w:rsidR="001605E2" w:rsidRDefault="001605E2" w:rsidP="001605E2">
      <w:pPr>
        <w:rPr>
          <w:color w:val="002060"/>
        </w:rPr>
      </w:pPr>
    </w:p>
    <w:p w14:paraId="7ABFDAFF" w14:textId="0CFE2C41" w:rsidR="001605E2" w:rsidRDefault="001605E2" w:rsidP="001605E2">
      <w:pPr>
        <w:rPr>
          <w:color w:val="002060"/>
        </w:rPr>
      </w:pPr>
      <w:r>
        <w:rPr>
          <w:color w:val="002060"/>
        </w:rPr>
        <w:t>Question 27</w:t>
      </w:r>
    </w:p>
    <w:p w14:paraId="2D415B34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8B7588" wp14:editId="6F28ABE9">
            <wp:extent cx="6217920" cy="1425274"/>
            <wp:effectExtent l="0" t="0" r="0" b="0"/>
            <wp:docPr id="91004845" name="Picture 9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845" name="Picture 9" descr="A screenshot of a white page&#10;&#10;Description automatically generated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24657" r="6414" b="1"/>
                    <a:stretch/>
                  </pic:blipFill>
                  <pic:spPr bwMode="auto">
                    <a:xfrm>
                      <a:off x="0" y="0"/>
                      <a:ext cx="6217920" cy="1425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54A964" w14:textId="77777777" w:rsidR="001605E2" w:rsidRDefault="001605E2" w:rsidP="001605E2">
      <w:pPr>
        <w:rPr>
          <w:color w:val="002060"/>
        </w:rPr>
      </w:pPr>
    </w:p>
    <w:p w14:paraId="6596A4C9" w14:textId="5F1F4E53" w:rsidR="001605E2" w:rsidRDefault="001605E2" w:rsidP="001605E2">
      <w:pPr>
        <w:rPr>
          <w:color w:val="002060"/>
        </w:rPr>
      </w:pPr>
      <w:r>
        <w:rPr>
          <w:color w:val="002060"/>
        </w:rPr>
        <w:t>Question 28</w:t>
      </w:r>
    </w:p>
    <w:p w14:paraId="5F3C9A45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0657EAC1" wp14:editId="75D5B12C">
            <wp:extent cx="6217920" cy="1199631"/>
            <wp:effectExtent l="0" t="0" r="5080" b="0"/>
            <wp:docPr id="1640953773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953773" name="Picture 10" descr="A screenshot of a computer&#10;&#10;Description automatically generated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6" t="27196" r="6536"/>
                    <a:stretch/>
                  </pic:blipFill>
                  <pic:spPr bwMode="auto">
                    <a:xfrm>
                      <a:off x="0" y="0"/>
                      <a:ext cx="6217920" cy="1199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F72E72" w14:textId="77777777" w:rsidR="001605E2" w:rsidRDefault="001605E2" w:rsidP="001605E2">
      <w:pPr>
        <w:rPr>
          <w:color w:val="002060"/>
        </w:rPr>
      </w:pPr>
    </w:p>
    <w:p w14:paraId="3817F031" w14:textId="10B00502" w:rsidR="001605E2" w:rsidRDefault="001605E2" w:rsidP="001605E2">
      <w:pPr>
        <w:rPr>
          <w:color w:val="002060"/>
        </w:rPr>
      </w:pPr>
      <w:r>
        <w:rPr>
          <w:color w:val="002060"/>
        </w:rPr>
        <w:t>Question 29</w:t>
      </w:r>
    </w:p>
    <w:p w14:paraId="0966695C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FAD4A1" wp14:editId="2EBBF0D7">
            <wp:extent cx="6217920" cy="963644"/>
            <wp:effectExtent l="0" t="0" r="0" b="1905"/>
            <wp:docPr id="187914102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141021" name="Picture 11" descr="A screenshot of a computer&#10;&#10;Description automatically generated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6" t="32231" r="6556"/>
                    <a:stretch/>
                  </pic:blipFill>
                  <pic:spPr bwMode="auto">
                    <a:xfrm>
                      <a:off x="0" y="0"/>
                      <a:ext cx="6217920" cy="963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E4B4EE" w14:textId="77777777" w:rsidR="001605E2" w:rsidRDefault="001605E2" w:rsidP="001605E2">
      <w:pPr>
        <w:rPr>
          <w:color w:val="002060"/>
        </w:rPr>
      </w:pPr>
    </w:p>
    <w:p w14:paraId="7F5588AF" w14:textId="72CD6017" w:rsidR="001605E2" w:rsidRDefault="001605E2" w:rsidP="001605E2">
      <w:pPr>
        <w:rPr>
          <w:color w:val="002060"/>
        </w:rPr>
      </w:pPr>
      <w:r>
        <w:rPr>
          <w:color w:val="002060"/>
        </w:rPr>
        <w:t>Question 30</w:t>
      </w:r>
    </w:p>
    <w:p w14:paraId="0F69A899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134576" wp14:editId="2D5CCC82">
            <wp:extent cx="6217920" cy="1074682"/>
            <wp:effectExtent l="0" t="0" r="0" b="5080"/>
            <wp:docPr id="1937927330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927330" name="Picture 12" descr="A screenshot of a computer&#10;&#10;Description automatically generated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30299" r="6546"/>
                    <a:stretch/>
                  </pic:blipFill>
                  <pic:spPr bwMode="auto">
                    <a:xfrm>
                      <a:off x="0" y="0"/>
                      <a:ext cx="6217920" cy="1074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75B558" w14:textId="77777777" w:rsidR="001605E2" w:rsidRDefault="001605E2" w:rsidP="001605E2">
      <w:pPr>
        <w:rPr>
          <w:color w:val="002060"/>
        </w:rPr>
      </w:pPr>
    </w:p>
    <w:p w14:paraId="5D5332B8" w14:textId="45C497EB" w:rsidR="001605E2" w:rsidRDefault="001605E2" w:rsidP="001605E2">
      <w:pPr>
        <w:rPr>
          <w:color w:val="002060"/>
        </w:rPr>
      </w:pPr>
      <w:r>
        <w:rPr>
          <w:color w:val="002060"/>
        </w:rPr>
        <w:t>Question 31</w:t>
      </w:r>
    </w:p>
    <w:p w14:paraId="5BCDA225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1E6ED1" wp14:editId="168E2EBB">
            <wp:extent cx="6217920" cy="754571"/>
            <wp:effectExtent l="0" t="0" r="0" b="0"/>
            <wp:docPr id="1435892042" name="Picture 13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892042" name="Picture 13" descr="A screenshot of a white background&#10;&#10;Description automatically generated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5" t="38226" r="8374"/>
                    <a:stretch/>
                  </pic:blipFill>
                  <pic:spPr bwMode="auto">
                    <a:xfrm>
                      <a:off x="0" y="0"/>
                      <a:ext cx="6217920" cy="754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25575" w14:textId="77777777" w:rsidR="001605E2" w:rsidRDefault="001605E2" w:rsidP="001605E2">
      <w:pPr>
        <w:rPr>
          <w:color w:val="002060"/>
        </w:rPr>
      </w:pPr>
    </w:p>
    <w:p w14:paraId="1DC2D432" w14:textId="7AC339C3" w:rsidR="001605E2" w:rsidRDefault="001605E2" w:rsidP="001605E2">
      <w:pPr>
        <w:rPr>
          <w:color w:val="002060"/>
        </w:rPr>
      </w:pPr>
      <w:r>
        <w:rPr>
          <w:color w:val="002060"/>
        </w:rPr>
        <w:t>Question 32</w:t>
      </w:r>
    </w:p>
    <w:p w14:paraId="565333D7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7A37780" wp14:editId="052C52DA">
            <wp:extent cx="6217920" cy="1193391"/>
            <wp:effectExtent l="0" t="0" r="5080" b="635"/>
            <wp:docPr id="703421903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421903" name="Picture 14" descr="A screenshot of a computer&#10;&#10;Description automatically generated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3" t="27688" r="6432"/>
                    <a:stretch/>
                  </pic:blipFill>
                  <pic:spPr bwMode="auto">
                    <a:xfrm>
                      <a:off x="0" y="0"/>
                      <a:ext cx="6217920" cy="1193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8A95A" w14:textId="77777777" w:rsidR="001605E2" w:rsidRDefault="001605E2" w:rsidP="001605E2">
      <w:pPr>
        <w:rPr>
          <w:color w:val="002060"/>
        </w:rPr>
      </w:pPr>
    </w:p>
    <w:p w14:paraId="3C84E910" w14:textId="77777777" w:rsidR="001605E2" w:rsidRDefault="001605E2" w:rsidP="001605E2">
      <w:pPr>
        <w:rPr>
          <w:color w:val="002060"/>
        </w:rPr>
      </w:pPr>
    </w:p>
    <w:p w14:paraId="2B44D08D" w14:textId="77777777" w:rsidR="001605E2" w:rsidRDefault="001605E2" w:rsidP="001605E2">
      <w:pPr>
        <w:rPr>
          <w:color w:val="002060"/>
        </w:rPr>
      </w:pPr>
    </w:p>
    <w:p w14:paraId="78A27216" w14:textId="77777777" w:rsidR="001605E2" w:rsidRDefault="001605E2" w:rsidP="001605E2">
      <w:pPr>
        <w:rPr>
          <w:color w:val="002060"/>
        </w:rPr>
      </w:pPr>
    </w:p>
    <w:p w14:paraId="0B2C19E3" w14:textId="77777777" w:rsidR="001605E2" w:rsidRDefault="001605E2" w:rsidP="001605E2">
      <w:pPr>
        <w:rPr>
          <w:color w:val="002060"/>
        </w:rPr>
      </w:pPr>
    </w:p>
    <w:p w14:paraId="1EB9E2F0" w14:textId="0AFF9CB9" w:rsidR="001605E2" w:rsidRDefault="001605E2" w:rsidP="001605E2">
      <w:pPr>
        <w:rPr>
          <w:color w:val="002060"/>
        </w:rPr>
      </w:pPr>
      <w:r>
        <w:rPr>
          <w:color w:val="002060"/>
        </w:rPr>
        <w:t>Question 33</w:t>
      </w:r>
    </w:p>
    <w:p w14:paraId="5C43E4B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733783" wp14:editId="2F25468D">
            <wp:extent cx="6217920" cy="1188278"/>
            <wp:effectExtent l="0" t="0" r="5080" b="5715"/>
            <wp:docPr id="1906748934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748934" name="Picture 15" descr="A screenshot of a computer&#10;&#10;Description automatically generated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4" t="27775" r="6537"/>
                    <a:stretch/>
                  </pic:blipFill>
                  <pic:spPr bwMode="auto">
                    <a:xfrm>
                      <a:off x="0" y="0"/>
                      <a:ext cx="6217920" cy="1188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AC814" w14:textId="77777777" w:rsidR="001605E2" w:rsidRDefault="001605E2" w:rsidP="001605E2">
      <w:pPr>
        <w:rPr>
          <w:color w:val="002060"/>
        </w:rPr>
      </w:pPr>
    </w:p>
    <w:p w14:paraId="28D8F9B5" w14:textId="42547243" w:rsidR="001605E2" w:rsidRDefault="001605E2" w:rsidP="001605E2">
      <w:pPr>
        <w:rPr>
          <w:color w:val="002060"/>
        </w:rPr>
      </w:pPr>
      <w:r>
        <w:rPr>
          <w:color w:val="002060"/>
        </w:rPr>
        <w:t>Question 34</w:t>
      </w:r>
    </w:p>
    <w:p w14:paraId="26F0556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4105E46" wp14:editId="42FD6F1B">
            <wp:extent cx="6217920" cy="1191516"/>
            <wp:effectExtent l="0" t="0" r="0" b="2540"/>
            <wp:docPr id="1568407509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407509" name="Picture 16" descr="A screenshot of a computer&#10;&#10;Description automatically generated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28165" r="6546"/>
                    <a:stretch/>
                  </pic:blipFill>
                  <pic:spPr bwMode="auto">
                    <a:xfrm>
                      <a:off x="0" y="0"/>
                      <a:ext cx="6217920" cy="1191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09BA57" w14:textId="77777777" w:rsidR="001605E2" w:rsidRDefault="001605E2" w:rsidP="001605E2">
      <w:pPr>
        <w:rPr>
          <w:color w:val="002060"/>
        </w:rPr>
      </w:pPr>
    </w:p>
    <w:p w14:paraId="6264E083" w14:textId="0F66A3CF" w:rsidR="001605E2" w:rsidRDefault="001605E2" w:rsidP="001605E2">
      <w:pPr>
        <w:rPr>
          <w:color w:val="002060"/>
        </w:rPr>
      </w:pPr>
      <w:r>
        <w:rPr>
          <w:color w:val="002060"/>
        </w:rPr>
        <w:t>Question 35</w:t>
      </w:r>
    </w:p>
    <w:p w14:paraId="5305F4A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9C4A2F" wp14:editId="79D6ABB6">
            <wp:extent cx="6217920" cy="967384"/>
            <wp:effectExtent l="0" t="0" r="0" b="0"/>
            <wp:docPr id="1029372773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372773" name="Picture 17" descr="A screenshot of a computer&#10;&#10;Description automatically generated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4" t="31097" r="6281"/>
                    <a:stretch/>
                  </pic:blipFill>
                  <pic:spPr bwMode="auto">
                    <a:xfrm>
                      <a:off x="0" y="0"/>
                      <a:ext cx="6217920" cy="967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8910D" w14:textId="77777777" w:rsidR="001605E2" w:rsidRDefault="001605E2" w:rsidP="001605E2">
      <w:pPr>
        <w:rPr>
          <w:color w:val="002060"/>
        </w:rPr>
      </w:pPr>
    </w:p>
    <w:p w14:paraId="63D80914" w14:textId="18D011CF" w:rsidR="001605E2" w:rsidRDefault="001605E2" w:rsidP="001605E2">
      <w:pPr>
        <w:rPr>
          <w:color w:val="002060"/>
        </w:rPr>
      </w:pPr>
      <w:r>
        <w:rPr>
          <w:color w:val="002060"/>
        </w:rPr>
        <w:t>Question 36</w:t>
      </w:r>
    </w:p>
    <w:p w14:paraId="71E138DA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3B865FA0" wp14:editId="2D0F565E">
            <wp:extent cx="6217920" cy="1208533"/>
            <wp:effectExtent l="0" t="0" r="5080" b="0"/>
            <wp:docPr id="1443788934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788934" name="Picture 18" descr="A screenshot of a computer&#10;&#10;Description automatically generated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26629" r="6546"/>
                    <a:stretch/>
                  </pic:blipFill>
                  <pic:spPr bwMode="auto">
                    <a:xfrm>
                      <a:off x="0" y="0"/>
                      <a:ext cx="6217920" cy="1208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4EF54F" w14:textId="77777777" w:rsidR="001605E2" w:rsidRDefault="001605E2" w:rsidP="001605E2">
      <w:pPr>
        <w:rPr>
          <w:color w:val="002060"/>
        </w:rPr>
      </w:pPr>
    </w:p>
    <w:p w14:paraId="161120B6" w14:textId="77777777" w:rsidR="001605E2" w:rsidRDefault="001605E2" w:rsidP="001605E2">
      <w:pPr>
        <w:rPr>
          <w:color w:val="002060"/>
        </w:rPr>
      </w:pPr>
    </w:p>
    <w:p w14:paraId="41661A3C" w14:textId="77777777" w:rsidR="001605E2" w:rsidRDefault="001605E2" w:rsidP="001605E2">
      <w:pPr>
        <w:rPr>
          <w:color w:val="002060"/>
        </w:rPr>
      </w:pPr>
    </w:p>
    <w:p w14:paraId="4E669A64" w14:textId="77777777" w:rsidR="001605E2" w:rsidRDefault="001605E2" w:rsidP="001605E2">
      <w:pPr>
        <w:rPr>
          <w:color w:val="002060"/>
        </w:rPr>
      </w:pPr>
    </w:p>
    <w:p w14:paraId="1CC7A263" w14:textId="05093C9A" w:rsidR="001605E2" w:rsidRDefault="001605E2" w:rsidP="001605E2">
      <w:pPr>
        <w:rPr>
          <w:color w:val="002060"/>
        </w:rPr>
      </w:pPr>
      <w:r>
        <w:rPr>
          <w:color w:val="002060"/>
        </w:rPr>
        <w:t>Question 37</w:t>
      </w:r>
    </w:p>
    <w:p w14:paraId="31AD805D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711470" wp14:editId="4D29E0AE">
            <wp:extent cx="6217920" cy="1084209"/>
            <wp:effectExtent l="0" t="0" r="0" b="0"/>
            <wp:docPr id="1691238874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238874" name="Picture 19" descr="A screenshot of a computer&#10;&#10;Description automatically generated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28801" r="6555"/>
                    <a:stretch/>
                  </pic:blipFill>
                  <pic:spPr bwMode="auto">
                    <a:xfrm>
                      <a:off x="0" y="0"/>
                      <a:ext cx="6217920" cy="1084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2245CD" w14:textId="77777777" w:rsidR="001605E2" w:rsidRDefault="001605E2" w:rsidP="001605E2">
      <w:pPr>
        <w:rPr>
          <w:color w:val="002060"/>
        </w:rPr>
      </w:pPr>
    </w:p>
    <w:p w14:paraId="7F746312" w14:textId="46179F91" w:rsidR="001605E2" w:rsidRDefault="001605E2" w:rsidP="001605E2">
      <w:pPr>
        <w:rPr>
          <w:color w:val="002060"/>
        </w:rPr>
      </w:pPr>
      <w:r>
        <w:rPr>
          <w:color w:val="002060"/>
        </w:rPr>
        <w:t>Question 38</w:t>
      </w:r>
    </w:p>
    <w:p w14:paraId="2F09B163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A9D64CD" wp14:editId="6330F465">
            <wp:extent cx="6217920" cy="1083395"/>
            <wp:effectExtent l="0" t="0" r="5080" b="0"/>
            <wp:docPr id="1007685936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685936" name="Picture 20" descr="A screenshot of a computer&#10;&#10;Description automatically generated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0" t="29272" r="6461"/>
                    <a:stretch/>
                  </pic:blipFill>
                  <pic:spPr bwMode="auto">
                    <a:xfrm>
                      <a:off x="0" y="0"/>
                      <a:ext cx="6217920" cy="1083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E6E295" w14:textId="77777777" w:rsidR="001605E2" w:rsidRDefault="001605E2" w:rsidP="001605E2">
      <w:pPr>
        <w:rPr>
          <w:color w:val="002060"/>
        </w:rPr>
      </w:pPr>
    </w:p>
    <w:p w14:paraId="5C425AE2" w14:textId="0944FC29" w:rsidR="001605E2" w:rsidRDefault="001605E2" w:rsidP="001605E2">
      <w:pPr>
        <w:rPr>
          <w:color w:val="002060"/>
        </w:rPr>
      </w:pPr>
      <w:r>
        <w:rPr>
          <w:color w:val="002060"/>
        </w:rPr>
        <w:t>Question 39</w:t>
      </w:r>
    </w:p>
    <w:p w14:paraId="78A574A7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681CC46B" wp14:editId="32A83522">
            <wp:extent cx="6217920" cy="1852420"/>
            <wp:effectExtent l="0" t="0" r="5080" b="1905"/>
            <wp:docPr id="1275021850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021850" name="Picture 21" descr="A screenshot of a computer&#10;&#10;Description automatically generated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2" t="19669" r="6608"/>
                    <a:stretch/>
                  </pic:blipFill>
                  <pic:spPr bwMode="auto">
                    <a:xfrm>
                      <a:off x="0" y="0"/>
                      <a:ext cx="6217920" cy="1852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921BA" w14:textId="77777777" w:rsidR="001605E2" w:rsidRDefault="001605E2" w:rsidP="001605E2">
      <w:pPr>
        <w:rPr>
          <w:color w:val="002060"/>
        </w:rPr>
      </w:pPr>
    </w:p>
    <w:p w14:paraId="4DA11056" w14:textId="77777777" w:rsidR="001605E2" w:rsidRDefault="001605E2" w:rsidP="001605E2">
      <w:pPr>
        <w:rPr>
          <w:color w:val="002060"/>
        </w:rPr>
      </w:pPr>
    </w:p>
    <w:p w14:paraId="12D6E3A1" w14:textId="77777777" w:rsidR="001605E2" w:rsidRDefault="001605E2" w:rsidP="001605E2">
      <w:pPr>
        <w:rPr>
          <w:color w:val="002060"/>
        </w:rPr>
      </w:pPr>
    </w:p>
    <w:p w14:paraId="3EDA18E2" w14:textId="77777777" w:rsidR="001605E2" w:rsidRDefault="001605E2" w:rsidP="001605E2">
      <w:pPr>
        <w:rPr>
          <w:color w:val="002060"/>
        </w:rPr>
      </w:pPr>
    </w:p>
    <w:p w14:paraId="2D319A47" w14:textId="77777777" w:rsidR="001605E2" w:rsidRDefault="001605E2" w:rsidP="001605E2">
      <w:pPr>
        <w:rPr>
          <w:color w:val="002060"/>
        </w:rPr>
      </w:pPr>
    </w:p>
    <w:p w14:paraId="6FB16D97" w14:textId="77777777" w:rsidR="001605E2" w:rsidRDefault="001605E2" w:rsidP="001605E2">
      <w:pPr>
        <w:rPr>
          <w:color w:val="002060"/>
        </w:rPr>
      </w:pPr>
    </w:p>
    <w:p w14:paraId="41FEF698" w14:textId="77777777" w:rsidR="001605E2" w:rsidRDefault="001605E2" w:rsidP="001605E2">
      <w:pPr>
        <w:rPr>
          <w:color w:val="002060"/>
        </w:rPr>
      </w:pPr>
    </w:p>
    <w:p w14:paraId="5954815E" w14:textId="77777777" w:rsidR="001605E2" w:rsidRDefault="001605E2" w:rsidP="001605E2">
      <w:pPr>
        <w:rPr>
          <w:color w:val="002060"/>
        </w:rPr>
      </w:pPr>
    </w:p>
    <w:p w14:paraId="6173423F" w14:textId="6D4709EC" w:rsidR="001605E2" w:rsidRDefault="001605E2" w:rsidP="001605E2">
      <w:pPr>
        <w:rPr>
          <w:color w:val="002060"/>
        </w:rPr>
      </w:pPr>
      <w:r>
        <w:rPr>
          <w:color w:val="002060"/>
        </w:rPr>
        <w:t>Question 40</w:t>
      </w:r>
    </w:p>
    <w:p w14:paraId="1DC15AF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0B2148" wp14:editId="1808AF62">
            <wp:extent cx="6217920" cy="2556078"/>
            <wp:effectExtent l="0" t="0" r="5080" b="0"/>
            <wp:docPr id="588132220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132220" name="Picture 22" descr="A screenshot of a computer&#10;&#10;Description automatically generated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9" t="14930" r="6600"/>
                    <a:stretch/>
                  </pic:blipFill>
                  <pic:spPr bwMode="auto">
                    <a:xfrm>
                      <a:off x="0" y="0"/>
                      <a:ext cx="6217920" cy="2556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C1ED6" w14:textId="77777777" w:rsidR="001605E2" w:rsidRDefault="001605E2" w:rsidP="001605E2">
      <w:pPr>
        <w:rPr>
          <w:color w:val="002060"/>
        </w:rPr>
      </w:pPr>
    </w:p>
    <w:p w14:paraId="197BEF75" w14:textId="68A9F956" w:rsidR="001605E2" w:rsidRDefault="001605E2" w:rsidP="001605E2">
      <w:pPr>
        <w:rPr>
          <w:color w:val="002060"/>
        </w:rPr>
      </w:pPr>
      <w:r>
        <w:rPr>
          <w:color w:val="002060"/>
        </w:rPr>
        <w:t>Question 41</w:t>
      </w:r>
    </w:p>
    <w:p w14:paraId="429E1D24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203D0F8E" wp14:editId="618A82F7">
            <wp:extent cx="6217920" cy="2258646"/>
            <wp:effectExtent l="0" t="0" r="0" b="2540"/>
            <wp:docPr id="1104882592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882592" name="Picture 23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25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0CC6A" w14:textId="77777777" w:rsidR="001605E2" w:rsidRDefault="001605E2" w:rsidP="001605E2">
      <w:pPr>
        <w:rPr>
          <w:color w:val="002060"/>
        </w:rPr>
      </w:pPr>
    </w:p>
    <w:p w14:paraId="63AD44EE" w14:textId="77777777" w:rsidR="001605E2" w:rsidRDefault="001605E2" w:rsidP="001605E2">
      <w:pPr>
        <w:rPr>
          <w:color w:val="002060"/>
        </w:rPr>
      </w:pPr>
    </w:p>
    <w:p w14:paraId="1DCA62E4" w14:textId="77777777" w:rsidR="001605E2" w:rsidRDefault="001605E2" w:rsidP="001605E2">
      <w:pPr>
        <w:rPr>
          <w:color w:val="002060"/>
        </w:rPr>
      </w:pPr>
    </w:p>
    <w:p w14:paraId="5F25998C" w14:textId="77777777" w:rsidR="001605E2" w:rsidRDefault="001605E2" w:rsidP="001605E2">
      <w:pPr>
        <w:rPr>
          <w:color w:val="002060"/>
        </w:rPr>
      </w:pPr>
    </w:p>
    <w:p w14:paraId="198C07E4" w14:textId="77777777" w:rsidR="001605E2" w:rsidRDefault="001605E2" w:rsidP="001605E2">
      <w:pPr>
        <w:rPr>
          <w:color w:val="002060"/>
        </w:rPr>
      </w:pPr>
    </w:p>
    <w:p w14:paraId="1BF886F0" w14:textId="77777777" w:rsidR="001605E2" w:rsidRDefault="001605E2" w:rsidP="001605E2">
      <w:pPr>
        <w:rPr>
          <w:color w:val="002060"/>
        </w:rPr>
      </w:pPr>
    </w:p>
    <w:p w14:paraId="221EEC69" w14:textId="77777777" w:rsidR="001605E2" w:rsidRDefault="001605E2" w:rsidP="001605E2">
      <w:pPr>
        <w:rPr>
          <w:color w:val="002060"/>
        </w:rPr>
      </w:pPr>
    </w:p>
    <w:p w14:paraId="64728B03" w14:textId="77777777" w:rsidR="001605E2" w:rsidRDefault="001605E2" w:rsidP="001605E2">
      <w:pPr>
        <w:rPr>
          <w:color w:val="002060"/>
        </w:rPr>
      </w:pPr>
    </w:p>
    <w:p w14:paraId="2B2FD4D4" w14:textId="17604CE4" w:rsidR="001605E2" w:rsidRDefault="001605E2" w:rsidP="001605E2">
      <w:pPr>
        <w:rPr>
          <w:color w:val="002060"/>
        </w:rPr>
      </w:pPr>
      <w:r>
        <w:rPr>
          <w:color w:val="002060"/>
        </w:rPr>
        <w:t>Question 42</w:t>
      </w:r>
    </w:p>
    <w:p w14:paraId="6504875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CF2968" wp14:editId="3B742EEF">
            <wp:extent cx="6217920" cy="2282561"/>
            <wp:effectExtent l="0" t="0" r="5080" b="3810"/>
            <wp:docPr id="1509170478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170478" name="Picture 24" descr="A screenshot of a computer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28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98CB1" w14:textId="77777777" w:rsidR="001605E2" w:rsidRDefault="001605E2" w:rsidP="001605E2">
      <w:pPr>
        <w:rPr>
          <w:color w:val="002060"/>
        </w:rPr>
      </w:pPr>
    </w:p>
    <w:p w14:paraId="3299879D" w14:textId="11BA6C58" w:rsidR="001605E2" w:rsidRDefault="001605E2" w:rsidP="001605E2">
      <w:pPr>
        <w:rPr>
          <w:color w:val="002060"/>
        </w:rPr>
      </w:pPr>
      <w:r>
        <w:rPr>
          <w:color w:val="002060"/>
        </w:rPr>
        <w:t>Question 43</w:t>
      </w:r>
    </w:p>
    <w:p w14:paraId="46F45FD0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73394A7B" wp14:editId="77EB51B5">
            <wp:extent cx="6217920" cy="2029460"/>
            <wp:effectExtent l="0" t="0" r="5080" b="2540"/>
            <wp:docPr id="1591852067" name="Picture 2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852067" name="Picture 25" descr="A screenshot of a computer screen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02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76DF" w14:textId="77777777" w:rsidR="001605E2" w:rsidRDefault="001605E2" w:rsidP="001605E2">
      <w:pPr>
        <w:rPr>
          <w:color w:val="002060"/>
        </w:rPr>
      </w:pPr>
    </w:p>
    <w:p w14:paraId="6145AC65" w14:textId="77777777" w:rsidR="001605E2" w:rsidRDefault="001605E2" w:rsidP="001605E2">
      <w:pPr>
        <w:rPr>
          <w:color w:val="002060"/>
        </w:rPr>
      </w:pPr>
    </w:p>
    <w:p w14:paraId="3FBFC6F1" w14:textId="77777777" w:rsidR="001605E2" w:rsidRDefault="001605E2" w:rsidP="001605E2">
      <w:pPr>
        <w:rPr>
          <w:color w:val="002060"/>
        </w:rPr>
      </w:pPr>
    </w:p>
    <w:p w14:paraId="1ABADCBF" w14:textId="77777777" w:rsidR="001605E2" w:rsidRDefault="001605E2" w:rsidP="001605E2">
      <w:pPr>
        <w:rPr>
          <w:color w:val="002060"/>
        </w:rPr>
      </w:pPr>
    </w:p>
    <w:p w14:paraId="347EC7EB" w14:textId="77777777" w:rsidR="001605E2" w:rsidRDefault="001605E2" w:rsidP="001605E2">
      <w:pPr>
        <w:rPr>
          <w:color w:val="002060"/>
        </w:rPr>
      </w:pPr>
    </w:p>
    <w:p w14:paraId="6610A619" w14:textId="77777777" w:rsidR="001605E2" w:rsidRDefault="001605E2" w:rsidP="001605E2">
      <w:pPr>
        <w:rPr>
          <w:color w:val="002060"/>
        </w:rPr>
      </w:pPr>
    </w:p>
    <w:p w14:paraId="33E27E4C" w14:textId="77777777" w:rsidR="001605E2" w:rsidRDefault="001605E2" w:rsidP="001605E2">
      <w:pPr>
        <w:rPr>
          <w:color w:val="002060"/>
        </w:rPr>
      </w:pPr>
    </w:p>
    <w:p w14:paraId="7F570128" w14:textId="77777777" w:rsidR="001605E2" w:rsidRDefault="001605E2" w:rsidP="001605E2">
      <w:pPr>
        <w:rPr>
          <w:color w:val="002060"/>
        </w:rPr>
      </w:pPr>
    </w:p>
    <w:p w14:paraId="37DE97E8" w14:textId="77777777" w:rsidR="001605E2" w:rsidRDefault="001605E2" w:rsidP="001605E2">
      <w:pPr>
        <w:rPr>
          <w:color w:val="002060"/>
        </w:rPr>
      </w:pPr>
    </w:p>
    <w:p w14:paraId="6A2DFF21" w14:textId="77777777" w:rsidR="001605E2" w:rsidRDefault="001605E2" w:rsidP="001605E2">
      <w:pPr>
        <w:rPr>
          <w:color w:val="002060"/>
        </w:rPr>
      </w:pPr>
    </w:p>
    <w:p w14:paraId="03DBE655" w14:textId="67F9BC4E" w:rsidR="001605E2" w:rsidRDefault="001605E2" w:rsidP="001605E2">
      <w:pPr>
        <w:rPr>
          <w:color w:val="002060"/>
        </w:rPr>
      </w:pPr>
      <w:r>
        <w:rPr>
          <w:color w:val="002060"/>
        </w:rPr>
        <w:t>Question 44</w:t>
      </w:r>
    </w:p>
    <w:p w14:paraId="26200E2B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AA84DE" wp14:editId="3DB7F2B8">
            <wp:extent cx="6217920" cy="2513076"/>
            <wp:effectExtent l="0" t="0" r="5080" b="1905"/>
            <wp:docPr id="1621946922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946922" name="Picture 26" descr="A screenshot of a computer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513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C4AF1" w14:textId="77777777" w:rsidR="001605E2" w:rsidRDefault="001605E2" w:rsidP="001605E2">
      <w:pPr>
        <w:rPr>
          <w:color w:val="002060"/>
        </w:rPr>
      </w:pPr>
    </w:p>
    <w:p w14:paraId="4CBEF3BF" w14:textId="06A25D6F" w:rsidR="001605E2" w:rsidRDefault="001605E2" w:rsidP="001605E2">
      <w:pPr>
        <w:rPr>
          <w:color w:val="002060"/>
        </w:rPr>
      </w:pPr>
      <w:r>
        <w:rPr>
          <w:color w:val="002060"/>
        </w:rPr>
        <w:lastRenderedPageBreak/>
        <w:t>Question 45</w:t>
      </w:r>
    </w:p>
    <w:p w14:paraId="5499C52C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E74DEA" wp14:editId="48A4F861">
            <wp:extent cx="6217920" cy="1212362"/>
            <wp:effectExtent l="0" t="0" r="5080" b="0"/>
            <wp:docPr id="930576424" name="Picture 27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576424" name="Picture 27" descr="A close up of a white square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21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DFA35" w14:textId="77777777" w:rsidR="001605E2" w:rsidRDefault="001605E2" w:rsidP="001605E2">
      <w:pPr>
        <w:rPr>
          <w:color w:val="002060"/>
        </w:rPr>
      </w:pPr>
    </w:p>
    <w:p w14:paraId="40E49932" w14:textId="77777777" w:rsidR="001605E2" w:rsidRDefault="001605E2" w:rsidP="001605E2">
      <w:pPr>
        <w:rPr>
          <w:color w:val="002060"/>
        </w:rPr>
      </w:pPr>
      <w:r>
        <w:rPr>
          <w:color w:val="002060"/>
        </w:rPr>
        <w:t>Question 46</w:t>
      </w:r>
    </w:p>
    <w:p w14:paraId="1CD5FA1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D96A11" wp14:editId="5EC6FD4B">
            <wp:extent cx="6217920" cy="1959565"/>
            <wp:effectExtent l="0" t="0" r="0" b="0"/>
            <wp:docPr id="1227904436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904436" name="Picture 39" descr="A screenshot of a computer&#10;&#10;Description automatically generated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4"/>
                    <a:stretch/>
                  </pic:blipFill>
                  <pic:spPr bwMode="auto">
                    <a:xfrm>
                      <a:off x="0" y="0"/>
                      <a:ext cx="6217920" cy="1959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91A67" w14:textId="77777777" w:rsidR="001605E2" w:rsidRDefault="001605E2" w:rsidP="001605E2">
      <w:pPr>
        <w:rPr>
          <w:color w:val="002060"/>
        </w:rPr>
      </w:pPr>
    </w:p>
    <w:p w14:paraId="45496F15" w14:textId="77777777" w:rsidR="001605E2" w:rsidRDefault="001605E2" w:rsidP="001605E2">
      <w:pPr>
        <w:rPr>
          <w:color w:val="002060"/>
        </w:rPr>
      </w:pPr>
    </w:p>
    <w:p w14:paraId="2C81781B" w14:textId="01F65403" w:rsidR="001605E2" w:rsidRDefault="001605E2" w:rsidP="001605E2">
      <w:pPr>
        <w:rPr>
          <w:color w:val="002060"/>
        </w:rPr>
      </w:pPr>
      <w:r>
        <w:rPr>
          <w:color w:val="002060"/>
        </w:rPr>
        <w:t>Question 47</w:t>
      </w:r>
    </w:p>
    <w:p w14:paraId="7F0AD78E" w14:textId="3B041DEC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2F00E79" wp14:editId="1E6804D6">
            <wp:extent cx="6217920" cy="2059354"/>
            <wp:effectExtent l="0" t="0" r="5080" b="0"/>
            <wp:docPr id="1527811183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811183" name="Picture 36" descr="A screenshot of a computer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05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C5872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178E4728" wp14:editId="484C92F6">
            <wp:extent cx="3092790" cy="1371600"/>
            <wp:effectExtent l="0" t="0" r="6350" b="0"/>
            <wp:docPr id="50541447" name="Picture 37" descr="A white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41447" name="Picture 37" descr="A white text on a white background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143" cy="14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10A70" w14:textId="24FB9D64" w:rsidR="001605E2" w:rsidRDefault="001605E2" w:rsidP="001605E2">
      <w:pPr>
        <w:rPr>
          <w:color w:val="002060"/>
        </w:rPr>
      </w:pPr>
      <w:r>
        <w:rPr>
          <w:color w:val="002060"/>
        </w:rPr>
        <w:t>Question 48</w:t>
      </w:r>
    </w:p>
    <w:p w14:paraId="64EA2774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CAEC182" wp14:editId="17425F69">
            <wp:extent cx="6217920" cy="2788764"/>
            <wp:effectExtent l="0" t="0" r="5080" b="5715"/>
            <wp:docPr id="155045023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45023" name="Picture 30" descr="A screenshot of a computer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78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872E6" w14:textId="77777777" w:rsidR="001605E2" w:rsidRDefault="001605E2" w:rsidP="001605E2">
      <w:pPr>
        <w:jc w:val="right"/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53080C" wp14:editId="5468AA72">
            <wp:extent cx="2729865" cy="552972"/>
            <wp:effectExtent l="0" t="0" r="635" b="6350"/>
            <wp:docPr id="2047913241" name="Picture 31" descr="A white rectangl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913241" name="Picture 31" descr="A white rectangle with black text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55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619A4" w14:textId="77777777" w:rsidR="001605E2" w:rsidRDefault="001605E2" w:rsidP="001605E2">
      <w:pPr>
        <w:rPr>
          <w:color w:val="002060"/>
        </w:rPr>
      </w:pPr>
    </w:p>
    <w:p w14:paraId="23E57B91" w14:textId="4AE7DBED" w:rsidR="001605E2" w:rsidRDefault="001605E2" w:rsidP="001605E2">
      <w:pPr>
        <w:rPr>
          <w:color w:val="002060"/>
        </w:rPr>
      </w:pPr>
      <w:r>
        <w:rPr>
          <w:color w:val="002060"/>
        </w:rPr>
        <w:t>Question 49</w:t>
      </w:r>
    </w:p>
    <w:p w14:paraId="35C226BE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5FBB71" wp14:editId="49A6CAB2">
            <wp:extent cx="1267691" cy="183410"/>
            <wp:effectExtent l="0" t="0" r="2540" b="0"/>
            <wp:docPr id="1634585676" name="Picture 32" descr="A black letter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585676" name="Picture 32" descr="A black letter on a white background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5291" cy="20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2249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lastRenderedPageBreak/>
        <w:drawing>
          <wp:inline distT="0" distB="0" distL="0" distR="0" wp14:anchorId="1EBAF70B" wp14:editId="05A41573">
            <wp:extent cx="6217920" cy="2481189"/>
            <wp:effectExtent l="0" t="0" r="5080" b="0"/>
            <wp:docPr id="2043605813" name="Picture 33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605813" name="Picture 33" descr="A screenshot of a book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481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12D81" w14:textId="77777777" w:rsidR="001605E2" w:rsidRDefault="001605E2" w:rsidP="001605E2">
      <w:pPr>
        <w:rPr>
          <w:color w:val="002060"/>
        </w:rPr>
      </w:pPr>
    </w:p>
    <w:p w14:paraId="4E575BA4" w14:textId="5E6B25E3" w:rsidR="001605E2" w:rsidRDefault="001605E2" w:rsidP="001605E2">
      <w:pPr>
        <w:rPr>
          <w:color w:val="002060"/>
        </w:rPr>
      </w:pPr>
      <w:r>
        <w:rPr>
          <w:color w:val="002060"/>
        </w:rPr>
        <w:t>Question 50</w:t>
      </w:r>
    </w:p>
    <w:p w14:paraId="5594B6C2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D795F4" wp14:editId="23A05575">
            <wp:extent cx="1267691" cy="183410"/>
            <wp:effectExtent l="0" t="0" r="2540" b="0"/>
            <wp:docPr id="707642648" name="Picture 32" descr="A black letter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585676" name="Picture 32" descr="A black letter on a white background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5291" cy="20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426F0" w14:textId="77777777" w:rsidR="001605E2" w:rsidRDefault="001605E2" w:rsidP="001605E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FB3C9A" wp14:editId="3950BB49">
            <wp:extent cx="5943600" cy="2368550"/>
            <wp:effectExtent l="0" t="0" r="0" b="6350"/>
            <wp:docPr id="131156048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560480" name="Picture 1311560480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6A5B1" w14:textId="77777777" w:rsidR="001605E2" w:rsidRDefault="001605E2" w:rsidP="001605E2">
      <w:pPr>
        <w:rPr>
          <w:color w:val="002060"/>
        </w:rPr>
      </w:pPr>
    </w:p>
    <w:p w14:paraId="6BCF75B4" w14:textId="77777777" w:rsidR="001605E2" w:rsidRPr="003556B2" w:rsidRDefault="001605E2" w:rsidP="001605E2">
      <w:pPr>
        <w:rPr>
          <w:color w:val="002060"/>
        </w:rPr>
      </w:pP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8F030B">
      <w:headerReference w:type="even" r:id="rId65"/>
      <w:headerReference w:type="default" r:id="rId66"/>
      <w:footerReference w:type="even" r:id="rId67"/>
      <w:footerReference w:type="default" r:id="rId68"/>
      <w:headerReference w:type="first" r:id="rId69"/>
      <w:footerReference w:type="first" r:id="rId70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C932DA" w14:textId="77777777" w:rsidR="006B7F6A" w:rsidRDefault="006B7F6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7A3F939E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032BE">
          <w:rPr>
            <w:color w:val="362580" w:themeColor="accent1"/>
          </w:rPr>
          <w:t>English Language Arts 10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6B7F6A">
          <w:rPr>
            <w:color w:val="362580" w:themeColor="accent1"/>
          </w:rPr>
          <w:t>ample Unit Test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4629C9AF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032BE">
          <w:rPr>
            <w:color w:val="362580" w:themeColor="accent1"/>
          </w:rPr>
          <w:t>English Language Arts 10</w:t>
        </w:r>
      </w:sdtContent>
    </w:sdt>
    <w:r w:rsidR="00F4124B" w:rsidRPr="00B90A74">
      <w:rPr>
        <w:color w:val="362580" w:themeColor="accent1"/>
      </w:rPr>
      <w:t>: S</w:t>
    </w:r>
    <w:r w:rsidR="005032BE">
      <w:rPr>
        <w:color w:val="362580" w:themeColor="accent1"/>
      </w:rPr>
      <w:t>ample Unit Test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24694C" w14:textId="77777777" w:rsidR="006B7F6A" w:rsidRDefault="006B7F6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7A99F1" w14:textId="77777777" w:rsidR="006B7F6A" w:rsidRDefault="006B7F6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769F48EB" w:rsidR="002B5591" w:rsidRPr="00B90A74" w:rsidRDefault="001605E2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English Language Arts 10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 w:rsidR="00975A4C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Unit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769F48EB" w:rsidR="002B5591" w:rsidRPr="00B90A74" w:rsidRDefault="001605E2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English Language Arts 10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 w:rsidR="00975A4C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Unit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BCCEF7C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05E2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75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2BE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B7F6A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569C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5A4C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232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45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2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72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header" Target="header1.xml"/><Relationship Id="rId73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" Type="http://schemas.openxmlformats.org/officeDocument/2006/relationships/styles" Target="styles.xml"/><Relationship Id="rId71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2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9</TotalTime>
  <Pages>17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821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English Language Arts 10</dc:title>
  <dc:subject>Sample Unit Test</dc:subject>
  <dc:creator>Edgenuity</dc:creator>
  <cp:lastModifiedBy>Sarah Busby</cp:lastModifiedBy>
  <cp:revision>5</cp:revision>
  <cp:lastPrinted>2020-06-17T18:19:00Z</cp:lastPrinted>
  <dcterms:created xsi:type="dcterms:W3CDTF">2024-08-19T22:04:00Z</dcterms:created>
  <dcterms:modified xsi:type="dcterms:W3CDTF">2024-08-19T23:52:00Z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