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05C8E9" w14:textId="34C0195B" w:rsidR="00C56C5F" w:rsidRPr="00C56C5F" w:rsidRDefault="00C56C5F" w:rsidP="00C56C5F">
      <w:pPr>
        <w:rPr>
          <w:b/>
          <w:bCs/>
          <w:color w:val="002060"/>
        </w:rPr>
      </w:pPr>
      <w:r w:rsidRPr="006402C5">
        <w:rPr>
          <w:b/>
          <w:bCs/>
          <w:color w:val="002060"/>
        </w:rPr>
        <w:t>Properties and Changes of Matter</w:t>
      </w:r>
    </w:p>
    <w:p w14:paraId="46344034" w14:textId="6DD13D1A" w:rsidR="00C56C5F" w:rsidRDefault="00C56C5F" w:rsidP="00C56C5F">
      <w:pPr>
        <w:rPr>
          <w:color w:val="002060"/>
        </w:rPr>
      </w:pPr>
      <w:r>
        <w:rPr>
          <w:color w:val="002060"/>
        </w:rPr>
        <w:t>Question 1</w:t>
      </w:r>
    </w:p>
    <w:p w14:paraId="5D8FF729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161F08" wp14:editId="63B1501E">
            <wp:extent cx="5943600" cy="800735"/>
            <wp:effectExtent l="0" t="0" r="0" b="0"/>
            <wp:docPr id="2010833598" name="Picture 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833598" name="Picture 1" descr="A white square with black tex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9CBCA" w14:textId="77777777" w:rsidR="00C56C5F" w:rsidRDefault="00C56C5F" w:rsidP="00C56C5F">
      <w:pPr>
        <w:rPr>
          <w:color w:val="002060"/>
        </w:rPr>
      </w:pPr>
    </w:p>
    <w:p w14:paraId="0A24DD36" w14:textId="02C9091B" w:rsidR="00C56C5F" w:rsidRPr="008B1840" w:rsidRDefault="00C56C5F" w:rsidP="00C56C5F">
      <w:pPr>
        <w:rPr>
          <w:color w:val="002060"/>
        </w:rPr>
      </w:pPr>
      <w:r>
        <w:rPr>
          <w:color w:val="002060"/>
        </w:rPr>
        <w:t>Question 2</w:t>
      </w:r>
    </w:p>
    <w:p w14:paraId="43471D02" w14:textId="77777777" w:rsidR="00C56C5F" w:rsidRDefault="00C56C5F" w:rsidP="00C56C5F">
      <w:r>
        <w:rPr>
          <w:noProof/>
        </w:rPr>
        <w:drawing>
          <wp:inline distT="0" distB="0" distL="0" distR="0" wp14:anchorId="245B836A" wp14:editId="65CD3E4A">
            <wp:extent cx="5943600" cy="1375410"/>
            <wp:effectExtent l="0" t="0" r="0" b="0"/>
            <wp:docPr id="1373818590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818590" name="Picture 2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0BF01" w14:textId="77777777" w:rsidR="00C56C5F" w:rsidRDefault="00C56C5F" w:rsidP="00C56C5F"/>
    <w:p w14:paraId="6684A832" w14:textId="35082766" w:rsidR="00C56C5F" w:rsidRDefault="00C56C5F" w:rsidP="00C56C5F">
      <w:pPr>
        <w:rPr>
          <w:color w:val="002060"/>
        </w:rPr>
      </w:pPr>
      <w:r>
        <w:rPr>
          <w:color w:val="002060"/>
        </w:rPr>
        <w:t>Question 3</w:t>
      </w:r>
    </w:p>
    <w:p w14:paraId="0A357B35" w14:textId="77777777" w:rsidR="00C56C5F" w:rsidRDefault="00C56C5F" w:rsidP="00C56C5F">
      <w:r>
        <w:rPr>
          <w:noProof/>
        </w:rPr>
        <w:drawing>
          <wp:inline distT="0" distB="0" distL="0" distR="0" wp14:anchorId="0DDB9359" wp14:editId="3BB0777A">
            <wp:extent cx="5943600" cy="1155700"/>
            <wp:effectExtent l="0" t="0" r="0" b="0"/>
            <wp:docPr id="658485347" name="Picture 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85347" name="Picture 3" descr="A white square with black tex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44917" w14:textId="77777777" w:rsidR="00C56C5F" w:rsidRDefault="00C56C5F" w:rsidP="00C56C5F"/>
    <w:p w14:paraId="16419D3A" w14:textId="7D0A9250" w:rsidR="00C56C5F" w:rsidRDefault="00C56C5F" w:rsidP="00C56C5F">
      <w:pPr>
        <w:rPr>
          <w:color w:val="002060"/>
        </w:rPr>
      </w:pPr>
      <w:r>
        <w:rPr>
          <w:color w:val="002060"/>
        </w:rPr>
        <w:t>Question 4</w:t>
      </w:r>
    </w:p>
    <w:p w14:paraId="6E397975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E45B5C" wp14:editId="0291C2AD">
            <wp:extent cx="5943600" cy="810895"/>
            <wp:effectExtent l="0" t="0" r="0" b="1905"/>
            <wp:docPr id="1882750921" name="Picture 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750921" name="Picture 4" descr="A white square with black tex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570F8" w14:textId="77777777" w:rsidR="00C56C5F" w:rsidRDefault="00C56C5F" w:rsidP="00C56C5F">
      <w:pPr>
        <w:rPr>
          <w:color w:val="002060"/>
        </w:rPr>
      </w:pPr>
    </w:p>
    <w:p w14:paraId="48ED6A8C" w14:textId="77777777" w:rsidR="008B1840" w:rsidRDefault="008B1840" w:rsidP="00C56C5F">
      <w:pPr>
        <w:rPr>
          <w:color w:val="002060"/>
        </w:rPr>
      </w:pPr>
    </w:p>
    <w:p w14:paraId="1C0C9D45" w14:textId="77777777" w:rsidR="008B1840" w:rsidRDefault="008B1840" w:rsidP="00C56C5F">
      <w:pPr>
        <w:rPr>
          <w:color w:val="002060"/>
        </w:rPr>
      </w:pPr>
    </w:p>
    <w:p w14:paraId="5989ED9C" w14:textId="77777777" w:rsidR="008B1840" w:rsidRDefault="008B1840" w:rsidP="00C56C5F">
      <w:pPr>
        <w:rPr>
          <w:color w:val="002060"/>
        </w:rPr>
      </w:pPr>
    </w:p>
    <w:p w14:paraId="41AE6F72" w14:textId="2AFA25D4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5BF63F8E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E609D7" wp14:editId="10145048">
            <wp:extent cx="5943600" cy="1169670"/>
            <wp:effectExtent l="0" t="0" r="0" b="0"/>
            <wp:docPr id="181398761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98761" name="Picture 5" descr="A screenshot of a cell phon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10DF2" w14:textId="77777777" w:rsidR="00C56C5F" w:rsidRDefault="00C56C5F" w:rsidP="00C56C5F">
      <w:pPr>
        <w:rPr>
          <w:color w:val="002060"/>
        </w:rPr>
      </w:pPr>
    </w:p>
    <w:p w14:paraId="36970792" w14:textId="64887636" w:rsidR="00C56C5F" w:rsidRDefault="00C56C5F" w:rsidP="00C56C5F">
      <w:pPr>
        <w:rPr>
          <w:color w:val="002060"/>
        </w:rPr>
      </w:pPr>
      <w:r>
        <w:rPr>
          <w:color w:val="002060"/>
        </w:rPr>
        <w:t>Question 6</w:t>
      </w:r>
    </w:p>
    <w:p w14:paraId="5B0A437B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6589619" wp14:editId="3F8322E9">
            <wp:extent cx="5943600" cy="1145540"/>
            <wp:effectExtent l="0" t="0" r="0" b="0"/>
            <wp:docPr id="21889912" name="Picture 6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9912" name="Picture 6" descr="A close-up of a white squar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9E8D" w14:textId="77777777" w:rsidR="00C56C5F" w:rsidRDefault="00C56C5F" w:rsidP="00C56C5F">
      <w:pPr>
        <w:rPr>
          <w:color w:val="002060"/>
        </w:rPr>
      </w:pPr>
    </w:p>
    <w:p w14:paraId="5EE15A81" w14:textId="1FEC7E0C" w:rsidR="00C56C5F" w:rsidRDefault="00C56C5F" w:rsidP="00C56C5F">
      <w:pPr>
        <w:rPr>
          <w:color w:val="002060"/>
        </w:rPr>
      </w:pPr>
      <w:r>
        <w:rPr>
          <w:color w:val="002060"/>
        </w:rPr>
        <w:t>Question 7</w:t>
      </w:r>
    </w:p>
    <w:p w14:paraId="0659F696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DF18CA" wp14:editId="1DC6D68D">
            <wp:extent cx="5943600" cy="1621790"/>
            <wp:effectExtent l="0" t="0" r="0" b="3810"/>
            <wp:docPr id="96585481" name="Picture 7" descr="A screenshot of a white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85481" name="Picture 7" descr="A screenshot of a white and black tex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5854D" w14:textId="77777777" w:rsidR="00C56C5F" w:rsidRDefault="00C56C5F" w:rsidP="00C56C5F">
      <w:pPr>
        <w:rPr>
          <w:color w:val="002060"/>
        </w:rPr>
      </w:pPr>
    </w:p>
    <w:p w14:paraId="14E2BA54" w14:textId="323B1559" w:rsidR="00C56C5F" w:rsidRDefault="00C56C5F" w:rsidP="00C56C5F">
      <w:pPr>
        <w:rPr>
          <w:color w:val="002060"/>
        </w:rPr>
      </w:pPr>
      <w:r>
        <w:rPr>
          <w:color w:val="002060"/>
        </w:rPr>
        <w:t>Question 8</w:t>
      </w:r>
    </w:p>
    <w:p w14:paraId="5912D565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021988A" wp14:editId="53E5E49C">
            <wp:extent cx="5943600" cy="1497330"/>
            <wp:effectExtent l="0" t="0" r="0" b="1270"/>
            <wp:docPr id="227995582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995582" name="Picture 8" descr="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EEAF5" w14:textId="77777777" w:rsidR="008B1840" w:rsidRDefault="008B1840" w:rsidP="00C56C5F">
      <w:pPr>
        <w:rPr>
          <w:color w:val="002060"/>
        </w:rPr>
      </w:pPr>
    </w:p>
    <w:p w14:paraId="678865B7" w14:textId="2BB5E466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9</w:t>
      </w:r>
    </w:p>
    <w:p w14:paraId="76B31297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8025E4" wp14:editId="103A60EA">
            <wp:extent cx="5943600" cy="809625"/>
            <wp:effectExtent l="0" t="0" r="0" b="3175"/>
            <wp:docPr id="76907736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077369" name="Picture 9" descr="A screenshot of a compu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D2763" w14:textId="77777777" w:rsidR="00C56C5F" w:rsidRDefault="00C56C5F" w:rsidP="00C56C5F">
      <w:pPr>
        <w:rPr>
          <w:color w:val="002060"/>
        </w:rPr>
      </w:pPr>
    </w:p>
    <w:p w14:paraId="5A01E9C0" w14:textId="1042EE65" w:rsidR="00C56C5F" w:rsidRDefault="00C56C5F" w:rsidP="00C56C5F">
      <w:pPr>
        <w:rPr>
          <w:color w:val="002060"/>
        </w:rPr>
      </w:pPr>
      <w:r>
        <w:rPr>
          <w:color w:val="002060"/>
        </w:rPr>
        <w:t>Question 10</w:t>
      </w:r>
    </w:p>
    <w:p w14:paraId="167144BE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AA4B69E" wp14:editId="0BFE9B6D">
            <wp:extent cx="5943600" cy="1029970"/>
            <wp:effectExtent l="0" t="0" r="0" b="0"/>
            <wp:docPr id="2001725806" name="Picture 1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725806" name="Picture 10" descr="A white square with black text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6E646" w14:textId="77777777" w:rsidR="00C56C5F" w:rsidRDefault="00C56C5F" w:rsidP="00C56C5F">
      <w:pPr>
        <w:rPr>
          <w:color w:val="002060"/>
        </w:rPr>
      </w:pPr>
    </w:p>
    <w:p w14:paraId="67072AF4" w14:textId="478C1641" w:rsidR="00C56C5F" w:rsidRDefault="00C56C5F" w:rsidP="00C56C5F">
      <w:pPr>
        <w:rPr>
          <w:color w:val="002060"/>
        </w:rPr>
      </w:pPr>
      <w:r>
        <w:rPr>
          <w:color w:val="002060"/>
        </w:rPr>
        <w:t>Question 11</w:t>
      </w:r>
    </w:p>
    <w:p w14:paraId="1907BDB7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19D57C6" wp14:editId="4C3D2317">
            <wp:extent cx="5943600" cy="814705"/>
            <wp:effectExtent l="0" t="0" r="0" b="0"/>
            <wp:docPr id="1550255953" name="Picture 11" descr="A pair of square shap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255953" name="Picture 11" descr="A pair of square shapes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5DE9C" w14:textId="77777777" w:rsidR="00C56C5F" w:rsidRDefault="00C56C5F" w:rsidP="00C56C5F">
      <w:pPr>
        <w:rPr>
          <w:color w:val="002060"/>
        </w:rPr>
      </w:pPr>
    </w:p>
    <w:p w14:paraId="3604C0A4" w14:textId="67B79A75" w:rsidR="00C56C5F" w:rsidRDefault="00C56C5F" w:rsidP="00C56C5F">
      <w:pPr>
        <w:rPr>
          <w:color w:val="002060"/>
        </w:rPr>
      </w:pPr>
      <w:r>
        <w:rPr>
          <w:color w:val="002060"/>
        </w:rPr>
        <w:t>Question 12</w:t>
      </w:r>
    </w:p>
    <w:p w14:paraId="6F5F1AFB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78133A" wp14:editId="79868B28">
            <wp:extent cx="5943600" cy="795655"/>
            <wp:effectExtent l="0" t="0" r="0" b="4445"/>
            <wp:docPr id="444370919" name="Picture 1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370919" name="Picture 12" descr="A white square with black tex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B135C" w14:textId="77777777" w:rsidR="00C56C5F" w:rsidRDefault="00C56C5F" w:rsidP="00C56C5F">
      <w:pPr>
        <w:rPr>
          <w:color w:val="002060"/>
        </w:rPr>
      </w:pPr>
    </w:p>
    <w:p w14:paraId="27070175" w14:textId="77777777" w:rsidR="008B1840" w:rsidRDefault="008B1840" w:rsidP="00C56C5F">
      <w:pPr>
        <w:rPr>
          <w:color w:val="002060"/>
        </w:rPr>
      </w:pPr>
    </w:p>
    <w:p w14:paraId="02CD741B" w14:textId="77777777" w:rsidR="008B1840" w:rsidRDefault="008B1840" w:rsidP="00C56C5F">
      <w:pPr>
        <w:rPr>
          <w:color w:val="002060"/>
        </w:rPr>
      </w:pPr>
    </w:p>
    <w:p w14:paraId="5CD9BDE8" w14:textId="77777777" w:rsidR="008B1840" w:rsidRDefault="008B1840" w:rsidP="00C56C5F">
      <w:pPr>
        <w:rPr>
          <w:color w:val="002060"/>
        </w:rPr>
      </w:pPr>
    </w:p>
    <w:p w14:paraId="36DD471C" w14:textId="77777777" w:rsidR="008B1840" w:rsidRDefault="008B1840" w:rsidP="00C56C5F">
      <w:pPr>
        <w:rPr>
          <w:color w:val="002060"/>
        </w:rPr>
      </w:pPr>
    </w:p>
    <w:p w14:paraId="5E124F18" w14:textId="77777777" w:rsidR="008B1840" w:rsidRDefault="008B1840" w:rsidP="00C56C5F">
      <w:pPr>
        <w:rPr>
          <w:color w:val="002060"/>
        </w:rPr>
      </w:pPr>
    </w:p>
    <w:p w14:paraId="347B1C73" w14:textId="77777777" w:rsidR="008B1840" w:rsidRDefault="008B1840" w:rsidP="00C56C5F">
      <w:pPr>
        <w:rPr>
          <w:color w:val="002060"/>
        </w:rPr>
      </w:pPr>
    </w:p>
    <w:p w14:paraId="641E4EC4" w14:textId="77777777" w:rsidR="008B1840" w:rsidRDefault="008B1840" w:rsidP="00C56C5F">
      <w:pPr>
        <w:rPr>
          <w:color w:val="002060"/>
        </w:rPr>
      </w:pPr>
    </w:p>
    <w:p w14:paraId="2660A4D0" w14:textId="71FF243E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649F7B47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957DBC" wp14:editId="3705670B">
            <wp:extent cx="5943600" cy="2435225"/>
            <wp:effectExtent l="0" t="0" r="0" b="3175"/>
            <wp:docPr id="1354413637" name="Picture 13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13637" name="Picture 13" descr="A screenshot of a math tes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BC1B2" w14:textId="6E227DF9" w:rsidR="00C56C5F" w:rsidRDefault="00C56C5F" w:rsidP="00C56C5F">
      <w:pPr>
        <w:rPr>
          <w:color w:val="002060"/>
        </w:rPr>
      </w:pPr>
      <w:r>
        <w:rPr>
          <w:color w:val="002060"/>
        </w:rPr>
        <w:t>Question 14</w:t>
      </w:r>
    </w:p>
    <w:p w14:paraId="1332C11A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54EF15A" wp14:editId="208DFA2A">
            <wp:extent cx="5943600" cy="694690"/>
            <wp:effectExtent l="0" t="0" r="0" b="3810"/>
            <wp:docPr id="86360669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606698" name="Picture 86360669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6CA9B" w14:textId="77777777" w:rsidR="00C56C5F" w:rsidRDefault="00C56C5F" w:rsidP="00C56C5F">
      <w:pPr>
        <w:rPr>
          <w:color w:val="002060"/>
        </w:rPr>
      </w:pPr>
    </w:p>
    <w:p w14:paraId="0886C8FF" w14:textId="2BCDF77E" w:rsidR="00C56C5F" w:rsidRDefault="00C56C5F" w:rsidP="00C56C5F">
      <w:pPr>
        <w:rPr>
          <w:color w:val="002060"/>
        </w:rPr>
      </w:pPr>
      <w:r>
        <w:rPr>
          <w:color w:val="002060"/>
        </w:rPr>
        <w:t>Question 15</w:t>
      </w:r>
    </w:p>
    <w:p w14:paraId="35D9A140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C2E964" wp14:editId="2D80436C">
            <wp:extent cx="5943600" cy="1628775"/>
            <wp:effectExtent l="0" t="0" r="0" b="0"/>
            <wp:docPr id="1672698854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698854" name="Picture 15" descr="A screenshot of a computer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BDA14" w14:textId="77777777" w:rsidR="00C56C5F" w:rsidRDefault="00C56C5F" w:rsidP="00C56C5F">
      <w:pPr>
        <w:rPr>
          <w:color w:val="002060"/>
        </w:rPr>
      </w:pPr>
    </w:p>
    <w:p w14:paraId="4D39B457" w14:textId="77777777" w:rsidR="008B1840" w:rsidRDefault="008B1840" w:rsidP="00C56C5F">
      <w:pPr>
        <w:rPr>
          <w:color w:val="002060"/>
        </w:rPr>
      </w:pPr>
    </w:p>
    <w:p w14:paraId="54DF6146" w14:textId="77777777" w:rsidR="008B1840" w:rsidRDefault="008B1840" w:rsidP="00C56C5F">
      <w:pPr>
        <w:rPr>
          <w:color w:val="002060"/>
        </w:rPr>
      </w:pPr>
    </w:p>
    <w:p w14:paraId="569E6B2F" w14:textId="77777777" w:rsidR="008B1840" w:rsidRDefault="008B1840" w:rsidP="00C56C5F">
      <w:pPr>
        <w:rPr>
          <w:color w:val="002060"/>
        </w:rPr>
      </w:pPr>
    </w:p>
    <w:p w14:paraId="35A7CB62" w14:textId="77777777" w:rsidR="008B1840" w:rsidRDefault="008B1840" w:rsidP="00C56C5F">
      <w:pPr>
        <w:rPr>
          <w:color w:val="002060"/>
        </w:rPr>
      </w:pPr>
    </w:p>
    <w:p w14:paraId="7E6007C2" w14:textId="77777777" w:rsidR="008B1840" w:rsidRDefault="008B1840" w:rsidP="00C56C5F">
      <w:pPr>
        <w:rPr>
          <w:color w:val="002060"/>
        </w:rPr>
      </w:pPr>
    </w:p>
    <w:p w14:paraId="0E58C8C3" w14:textId="77777777" w:rsidR="008B1840" w:rsidRDefault="008B1840" w:rsidP="00C56C5F">
      <w:pPr>
        <w:rPr>
          <w:color w:val="002060"/>
        </w:rPr>
      </w:pPr>
    </w:p>
    <w:p w14:paraId="41B20733" w14:textId="451694D7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65CB13C8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A75284" wp14:editId="2A1558FD">
            <wp:extent cx="5943600" cy="1715770"/>
            <wp:effectExtent l="0" t="0" r="0" b="0"/>
            <wp:docPr id="40453036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53036" name="Picture 16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2BAD8" w14:textId="77777777" w:rsidR="00C56C5F" w:rsidRDefault="00C56C5F" w:rsidP="00C56C5F">
      <w:pPr>
        <w:rPr>
          <w:color w:val="002060"/>
        </w:rPr>
      </w:pPr>
    </w:p>
    <w:p w14:paraId="5D5F669F" w14:textId="6F0D55B6" w:rsidR="00C56C5F" w:rsidRDefault="00C56C5F" w:rsidP="00C56C5F">
      <w:pPr>
        <w:rPr>
          <w:color w:val="002060"/>
        </w:rPr>
      </w:pPr>
      <w:r>
        <w:rPr>
          <w:color w:val="002060"/>
        </w:rPr>
        <w:t>Question 17</w:t>
      </w:r>
    </w:p>
    <w:p w14:paraId="2FF0B6BB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0039CE2" wp14:editId="75A63BB3">
            <wp:extent cx="5943600" cy="678815"/>
            <wp:effectExtent l="0" t="0" r="0" b="0"/>
            <wp:docPr id="156293213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932137" name="Picture 156293213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EFD06" w14:textId="77777777" w:rsidR="00C56C5F" w:rsidRDefault="00C56C5F" w:rsidP="00C56C5F">
      <w:pPr>
        <w:rPr>
          <w:color w:val="002060"/>
        </w:rPr>
      </w:pPr>
    </w:p>
    <w:p w14:paraId="59FED86D" w14:textId="2416C1F9" w:rsidR="00C56C5F" w:rsidRDefault="00C56C5F" w:rsidP="00C56C5F">
      <w:pPr>
        <w:rPr>
          <w:color w:val="002060"/>
        </w:rPr>
      </w:pPr>
      <w:r>
        <w:rPr>
          <w:color w:val="002060"/>
        </w:rPr>
        <w:t>Question 18</w:t>
      </w:r>
    </w:p>
    <w:p w14:paraId="20C1BE71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54D4BAD" wp14:editId="015CD2E4">
            <wp:extent cx="5943600" cy="800100"/>
            <wp:effectExtent l="0" t="0" r="0" b="0"/>
            <wp:docPr id="2106640225" name="Picture 1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640225" name="Picture 18" descr="A white square with black tex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BDA8" w14:textId="77777777" w:rsidR="00C56C5F" w:rsidRDefault="00C56C5F" w:rsidP="00C56C5F">
      <w:pPr>
        <w:rPr>
          <w:color w:val="002060"/>
        </w:rPr>
      </w:pPr>
    </w:p>
    <w:p w14:paraId="7A992F09" w14:textId="4EB0F886" w:rsidR="00C56C5F" w:rsidRDefault="00C56C5F" w:rsidP="00C56C5F">
      <w:pPr>
        <w:rPr>
          <w:color w:val="002060"/>
        </w:rPr>
      </w:pPr>
      <w:r>
        <w:rPr>
          <w:color w:val="002060"/>
        </w:rPr>
        <w:t>Question 19</w:t>
      </w:r>
    </w:p>
    <w:p w14:paraId="61AE576A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1131A4A" wp14:editId="34E48232">
            <wp:extent cx="5943600" cy="908685"/>
            <wp:effectExtent l="0" t="0" r="0" b="5715"/>
            <wp:docPr id="304345309" name="Picture 1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345309" name="Picture 19" descr="A white square with black tex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C741E" w14:textId="77777777" w:rsidR="00C56C5F" w:rsidRDefault="00C56C5F" w:rsidP="00C56C5F">
      <w:pPr>
        <w:rPr>
          <w:color w:val="002060"/>
        </w:rPr>
      </w:pPr>
    </w:p>
    <w:p w14:paraId="116BC41C" w14:textId="77777777" w:rsidR="008B1840" w:rsidRDefault="008B1840" w:rsidP="00C56C5F">
      <w:pPr>
        <w:rPr>
          <w:color w:val="002060"/>
        </w:rPr>
      </w:pPr>
    </w:p>
    <w:p w14:paraId="6CB45A2C" w14:textId="77777777" w:rsidR="008B1840" w:rsidRDefault="008B1840" w:rsidP="00C56C5F">
      <w:pPr>
        <w:rPr>
          <w:color w:val="002060"/>
        </w:rPr>
      </w:pPr>
    </w:p>
    <w:p w14:paraId="7C1A4FDC" w14:textId="77777777" w:rsidR="008B1840" w:rsidRDefault="008B1840" w:rsidP="00C56C5F">
      <w:pPr>
        <w:rPr>
          <w:color w:val="002060"/>
        </w:rPr>
      </w:pPr>
    </w:p>
    <w:p w14:paraId="195F3585" w14:textId="77777777" w:rsidR="008B1840" w:rsidRDefault="008B1840" w:rsidP="00C56C5F">
      <w:pPr>
        <w:rPr>
          <w:color w:val="002060"/>
        </w:rPr>
      </w:pPr>
    </w:p>
    <w:p w14:paraId="0E6E7BB0" w14:textId="77777777" w:rsidR="008B1840" w:rsidRDefault="008B1840" w:rsidP="00C56C5F">
      <w:pPr>
        <w:rPr>
          <w:color w:val="002060"/>
        </w:rPr>
      </w:pPr>
    </w:p>
    <w:p w14:paraId="54D7ACEB" w14:textId="7494E051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711185F0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D637A07" wp14:editId="2C4D2B6C">
            <wp:extent cx="5943600" cy="1030605"/>
            <wp:effectExtent l="0" t="0" r="0" b="0"/>
            <wp:docPr id="67273924" name="Picture 2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73924" name="Picture 20" descr="A white square with black text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C4ED5" w14:textId="77777777" w:rsidR="00C56C5F" w:rsidRDefault="00C56C5F" w:rsidP="00C56C5F">
      <w:pPr>
        <w:rPr>
          <w:color w:val="002060"/>
        </w:rPr>
      </w:pPr>
    </w:p>
    <w:p w14:paraId="6D71A9DB" w14:textId="0F8BCA25" w:rsidR="00C56C5F" w:rsidRDefault="00C56C5F" w:rsidP="00C56C5F">
      <w:pPr>
        <w:rPr>
          <w:color w:val="002060"/>
        </w:rPr>
      </w:pPr>
      <w:r>
        <w:rPr>
          <w:color w:val="002060"/>
        </w:rPr>
        <w:t>Question 21</w:t>
      </w:r>
    </w:p>
    <w:p w14:paraId="3C8E20E2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7878FA6" wp14:editId="169E9CBD">
            <wp:extent cx="5943600" cy="1010920"/>
            <wp:effectExtent l="0" t="0" r="0" b="5080"/>
            <wp:docPr id="976472639" name="Picture 2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472639" name="Picture 21" descr="A close up of a sign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04E5A" w14:textId="77777777" w:rsidR="00C56C5F" w:rsidRDefault="00C56C5F" w:rsidP="00C56C5F">
      <w:pPr>
        <w:rPr>
          <w:color w:val="002060"/>
        </w:rPr>
      </w:pPr>
    </w:p>
    <w:p w14:paraId="11B09418" w14:textId="4E4ACF65" w:rsidR="00C56C5F" w:rsidRDefault="00C56C5F" w:rsidP="00C56C5F">
      <w:pPr>
        <w:rPr>
          <w:color w:val="002060"/>
        </w:rPr>
      </w:pPr>
      <w:r>
        <w:rPr>
          <w:color w:val="002060"/>
        </w:rPr>
        <w:t>Question 22</w:t>
      </w:r>
    </w:p>
    <w:p w14:paraId="3E2E215A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EFB26F" wp14:editId="4F9D39DE">
            <wp:extent cx="5943600" cy="694690"/>
            <wp:effectExtent l="0" t="0" r="0" b="3810"/>
            <wp:docPr id="153811414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114143" name="Picture 1538114143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26239" w14:textId="77777777" w:rsidR="00C56C5F" w:rsidRDefault="00C56C5F" w:rsidP="00C56C5F">
      <w:pPr>
        <w:rPr>
          <w:color w:val="002060"/>
        </w:rPr>
      </w:pPr>
    </w:p>
    <w:p w14:paraId="2E345B03" w14:textId="01BCF9E0" w:rsidR="00C56C5F" w:rsidRDefault="00C56C5F" w:rsidP="00C56C5F">
      <w:pPr>
        <w:rPr>
          <w:color w:val="002060"/>
        </w:rPr>
      </w:pPr>
      <w:r>
        <w:rPr>
          <w:color w:val="002060"/>
        </w:rPr>
        <w:t>Question 23</w:t>
      </w:r>
    </w:p>
    <w:p w14:paraId="29944D05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C1E8EA" wp14:editId="73114F18">
            <wp:extent cx="5943600" cy="1021080"/>
            <wp:effectExtent l="0" t="0" r="0" b="0"/>
            <wp:docPr id="2037157671" name="Picture 2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157671" name="Picture 23" descr="A white square with black text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B84DF" w14:textId="77777777" w:rsidR="00C56C5F" w:rsidRDefault="00C56C5F" w:rsidP="00C56C5F">
      <w:pPr>
        <w:rPr>
          <w:color w:val="002060"/>
        </w:rPr>
      </w:pPr>
    </w:p>
    <w:p w14:paraId="79447E9B" w14:textId="77777777" w:rsidR="008B1840" w:rsidRDefault="008B1840" w:rsidP="00C56C5F">
      <w:pPr>
        <w:rPr>
          <w:color w:val="002060"/>
        </w:rPr>
      </w:pPr>
    </w:p>
    <w:p w14:paraId="22536C19" w14:textId="77777777" w:rsidR="008B1840" w:rsidRDefault="008B1840" w:rsidP="00C56C5F">
      <w:pPr>
        <w:rPr>
          <w:color w:val="002060"/>
        </w:rPr>
      </w:pPr>
    </w:p>
    <w:p w14:paraId="00268B69" w14:textId="77777777" w:rsidR="008B1840" w:rsidRDefault="008B1840" w:rsidP="00C56C5F">
      <w:pPr>
        <w:rPr>
          <w:color w:val="002060"/>
        </w:rPr>
      </w:pPr>
    </w:p>
    <w:p w14:paraId="71FAFC48" w14:textId="77777777" w:rsidR="008B1840" w:rsidRDefault="008B1840" w:rsidP="00C56C5F">
      <w:pPr>
        <w:rPr>
          <w:color w:val="002060"/>
        </w:rPr>
      </w:pPr>
    </w:p>
    <w:p w14:paraId="46D17072" w14:textId="77777777" w:rsidR="008B1840" w:rsidRDefault="008B1840" w:rsidP="00C56C5F">
      <w:pPr>
        <w:rPr>
          <w:color w:val="002060"/>
        </w:rPr>
      </w:pPr>
    </w:p>
    <w:p w14:paraId="1B2A2127" w14:textId="77777777" w:rsidR="008B1840" w:rsidRDefault="008B1840" w:rsidP="00C56C5F">
      <w:pPr>
        <w:rPr>
          <w:color w:val="002060"/>
        </w:rPr>
      </w:pPr>
    </w:p>
    <w:p w14:paraId="6ABC9EE5" w14:textId="10CCC83A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6128B392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142FBF" wp14:editId="73789F1B">
            <wp:extent cx="5943600" cy="1356995"/>
            <wp:effectExtent l="0" t="0" r="0" b="1905"/>
            <wp:docPr id="1150496940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496940" name="Picture 24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DD5F5" w14:textId="77777777" w:rsidR="00C56C5F" w:rsidRDefault="00C56C5F" w:rsidP="00C56C5F">
      <w:pPr>
        <w:rPr>
          <w:color w:val="002060"/>
        </w:rPr>
      </w:pPr>
    </w:p>
    <w:p w14:paraId="474ABE62" w14:textId="2A2B0219" w:rsidR="00C56C5F" w:rsidRDefault="00C56C5F" w:rsidP="00C56C5F">
      <w:pPr>
        <w:rPr>
          <w:color w:val="002060"/>
        </w:rPr>
      </w:pPr>
      <w:r>
        <w:rPr>
          <w:color w:val="002060"/>
        </w:rPr>
        <w:t>Question 25</w:t>
      </w:r>
    </w:p>
    <w:p w14:paraId="19768315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7CBE39" wp14:editId="4D9A94CE">
            <wp:extent cx="5943600" cy="1021080"/>
            <wp:effectExtent l="0" t="0" r="0" b="0"/>
            <wp:docPr id="1837120959" name="Picture 25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120959" name="Picture 25" descr="A close-up of a white square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F690F" w14:textId="77777777" w:rsidR="00C56C5F" w:rsidRDefault="00C56C5F" w:rsidP="00C56C5F">
      <w:pPr>
        <w:rPr>
          <w:color w:val="002060"/>
        </w:rPr>
      </w:pPr>
    </w:p>
    <w:p w14:paraId="5B819F59" w14:textId="49266C65" w:rsidR="00C56C5F" w:rsidRDefault="00C56C5F" w:rsidP="00C56C5F">
      <w:pPr>
        <w:rPr>
          <w:color w:val="002060"/>
        </w:rPr>
      </w:pPr>
      <w:r>
        <w:rPr>
          <w:color w:val="002060"/>
        </w:rPr>
        <w:t>Question 26</w:t>
      </w:r>
    </w:p>
    <w:p w14:paraId="16CB1113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4B85AB" wp14:editId="7253BAFF">
            <wp:extent cx="5943600" cy="1017270"/>
            <wp:effectExtent l="0" t="0" r="0" b="0"/>
            <wp:docPr id="803069020" name="Picture 26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069020" name="Picture 26" descr="A close-up of a sign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AB410" w14:textId="77777777" w:rsidR="00C56C5F" w:rsidRDefault="00C56C5F" w:rsidP="00C56C5F">
      <w:pPr>
        <w:rPr>
          <w:color w:val="002060"/>
        </w:rPr>
      </w:pPr>
    </w:p>
    <w:p w14:paraId="35C458CC" w14:textId="0D3A3BC7" w:rsidR="00C56C5F" w:rsidRDefault="00C56C5F" w:rsidP="00C56C5F">
      <w:pPr>
        <w:rPr>
          <w:color w:val="002060"/>
        </w:rPr>
      </w:pPr>
      <w:r>
        <w:rPr>
          <w:color w:val="002060"/>
        </w:rPr>
        <w:t>Question 27</w:t>
      </w:r>
    </w:p>
    <w:p w14:paraId="488F6419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39CC97" wp14:editId="716A6B62">
            <wp:extent cx="5943600" cy="673735"/>
            <wp:effectExtent l="0" t="0" r="0" b="0"/>
            <wp:docPr id="47259626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596260" name="Picture 472596260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FF2B1" w14:textId="77777777" w:rsidR="00C56C5F" w:rsidRDefault="00C56C5F" w:rsidP="00C56C5F">
      <w:pPr>
        <w:rPr>
          <w:color w:val="002060"/>
        </w:rPr>
      </w:pPr>
    </w:p>
    <w:p w14:paraId="12F1A7C1" w14:textId="0D6F7E05" w:rsidR="00C56C5F" w:rsidRDefault="00C56C5F" w:rsidP="00C56C5F">
      <w:pPr>
        <w:rPr>
          <w:color w:val="002060"/>
        </w:rPr>
      </w:pPr>
      <w:r>
        <w:rPr>
          <w:color w:val="002060"/>
        </w:rPr>
        <w:t>Question 28</w:t>
      </w:r>
    </w:p>
    <w:p w14:paraId="5BBD5BD2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AA68717" wp14:editId="019933D5">
            <wp:extent cx="5943600" cy="1012190"/>
            <wp:effectExtent l="0" t="0" r="0" b="3810"/>
            <wp:docPr id="389405638" name="Picture 28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405638" name="Picture 28" descr="A close up of a sign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B730" w14:textId="708C4668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29</w:t>
      </w:r>
    </w:p>
    <w:p w14:paraId="69C273D8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6627E0" wp14:editId="203BE367">
            <wp:extent cx="5943600" cy="791210"/>
            <wp:effectExtent l="0" t="0" r="0" b="0"/>
            <wp:docPr id="1893632849" name="Picture 2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632849" name="Picture 29" descr="A white square with black text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30347" w14:textId="77777777" w:rsidR="00C56C5F" w:rsidRDefault="00C56C5F" w:rsidP="00C56C5F">
      <w:pPr>
        <w:rPr>
          <w:color w:val="002060"/>
        </w:rPr>
      </w:pPr>
    </w:p>
    <w:p w14:paraId="3511411B" w14:textId="141D2C34" w:rsidR="00C56C5F" w:rsidRPr="003B0483" w:rsidRDefault="00C56C5F" w:rsidP="00C56C5F">
      <w:pPr>
        <w:rPr>
          <w:color w:val="002060"/>
        </w:rPr>
      </w:pPr>
      <w:r>
        <w:rPr>
          <w:color w:val="002060"/>
        </w:rPr>
        <w:t>Question 30</w:t>
      </w:r>
    </w:p>
    <w:p w14:paraId="71FB8AE3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CD2B7C" wp14:editId="190A1250">
            <wp:extent cx="5943600" cy="1348105"/>
            <wp:effectExtent l="0" t="0" r="0" b="0"/>
            <wp:docPr id="1594362610" name="Picture 30" descr="A close-up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362610" name="Picture 30" descr="A close-up of a diagram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4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C1DC0" w14:textId="77777777" w:rsidR="00C56C5F" w:rsidRDefault="00C56C5F" w:rsidP="00C56C5F">
      <w:pPr>
        <w:rPr>
          <w:color w:val="002060"/>
        </w:rPr>
      </w:pPr>
    </w:p>
    <w:p w14:paraId="6FC4EF25" w14:textId="0FCE06A1" w:rsidR="00C56C5F" w:rsidRDefault="00C56C5F" w:rsidP="00C56C5F">
      <w:pPr>
        <w:rPr>
          <w:color w:val="002060"/>
        </w:rPr>
      </w:pPr>
      <w:r>
        <w:rPr>
          <w:color w:val="002060"/>
        </w:rPr>
        <w:t>Question 31</w:t>
      </w:r>
    </w:p>
    <w:p w14:paraId="71174CCF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6D3E83" wp14:editId="2403EAF4">
            <wp:extent cx="5943600" cy="905510"/>
            <wp:effectExtent l="0" t="0" r="0" b="0"/>
            <wp:docPr id="1250616286" name="Picture 3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616286" name="Picture 31" descr="A white square with black tex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A9078" w14:textId="77777777" w:rsidR="00C56C5F" w:rsidRDefault="00C56C5F" w:rsidP="00C56C5F">
      <w:pPr>
        <w:rPr>
          <w:color w:val="002060"/>
        </w:rPr>
      </w:pPr>
    </w:p>
    <w:p w14:paraId="68E8B653" w14:textId="7C80C584" w:rsidR="00C56C5F" w:rsidRDefault="00C56C5F" w:rsidP="00C56C5F">
      <w:pPr>
        <w:rPr>
          <w:color w:val="002060"/>
        </w:rPr>
      </w:pPr>
      <w:r>
        <w:rPr>
          <w:color w:val="002060"/>
        </w:rPr>
        <w:t>Question 32</w:t>
      </w:r>
    </w:p>
    <w:p w14:paraId="42A776AD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59516E" wp14:editId="0E95CB0C">
            <wp:extent cx="5943600" cy="802640"/>
            <wp:effectExtent l="0" t="0" r="0" b="0"/>
            <wp:docPr id="2079531493" name="Picture 3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531493" name="Picture 32" descr="A white square with black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0B399" w14:textId="77777777" w:rsidR="00C56C5F" w:rsidRDefault="00C56C5F" w:rsidP="00C56C5F">
      <w:pPr>
        <w:rPr>
          <w:color w:val="002060"/>
        </w:rPr>
      </w:pPr>
    </w:p>
    <w:p w14:paraId="11781B4E" w14:textId="7B051F19" w:rsidR="00C56C5F" w:rsidRDefault="00C56C5F" w:rsidP="00C56C5F">
      <w:pPr>
        <w:rPr>
          <w:color w:val="002060"/>
        </w:rPr>
      </w:pPr>
      <w:r>
        <w:rPr>
          <w:color w:val="002060"/>
        </w:rPr>
        <w:t>Question 33</w:t>
      </w:r>
    </w:p>
    <w:p w14:paraId="1A6610C6" w14:textId="77777777" w:rsidR="008B1840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9B35EC" wp14:editId="147058CF">
            <wp:extent cx="5943600" cy="1128395"/>
            <wp:effectExtent l="0" t="0" r="0" b="1905"/>
            <wp:docPr id="1542200923" name="Picture 33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200923" name="Picture 33" descr="A close up of a white square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37C2C" w14:textId="7C1F47B7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297F6B8B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0BA7E9" wp14:editId="1B355DA7">
            <wp:extent cx="5943600" cy="904875"/>
            <wp:effectExtent l="0" t="0" r="0" b="0"/>
            <wp:docPr id="1650270667" name="Picture 3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270667" name="Picture 34" descr="A white square with black text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D78E2" w14:textId="77777777" w:rsidR="00C56C5F" w:rsidRDefault="00C56C5F" w:rsidP="00C56C5F">
      <w:pPr>
        <w:rPr>
          <w:color w:val="002060"/>
        </w:rPr>
      </w:pPr>
    </w:p>
    <w:p w14:paraId="3424173F" w14:textId="0B50FE29" w:rsidR="00C56C5F" w:rsidRDefault="00C56C5F" w:rsidP="00C56C5F">
      <w:pPr>
        <w:rPr>
          <w:color w:val="002060"/>
        </w:rPr>
      </w:pPr>
      <w:r>
        <w:rPr>
          <w:color w:val="002060"/>
        </w:rPr>
        <w:t>Question 35</w:t>
      </w:r>
    </w:p>
    <w:p w14:paraId="679CA6EC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956987F" wp14:editId="3A252F42">
            <wp:extent cx="5943600" cy="1235710"/>
            <wp:effectExtent l="0" t="0" r="0" b="0"/>
            <wp:docPr id="745016066" name="Picture 35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016066" name="Picture 35" descr="A white square with black text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CA02B" w14:textId="77777777" w:rsidR="00C56C5F" w:rsidRDefault="00C56C5F" w:rsidP="00C56C5F">
      <w:pPr>
        <w:rPr>
          <w:color w:val="002060"/>
        </w:rPr>
      </w:pPr>
    </w:p>
    <w:p w14:paraId="42C8CB8D" w14:textId="29F934A8" w:rsidR="00C56C5F" w:rsidRDefault="00C56C5F" w:rsidP="00C56C5F">
      <w:pPr>
        <w:rPr>
          <w:color w:val="002060"/>
        </w:rPr>
      </w:pPr>
      <w:r>
        <w:rPr>
          <w:color w:val="002060"/>
        </w:rPr>
        <w:t>Question 36</w:t>
      </w:r>
    </w:p>
    <w:p w14:paraId="2C35C754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92B8C4" wp14:editId="7AC6FD1C">
            <wp:extent cx="5943600" cy="1234440"/>
            <wp:effectExtent l="0" t="0" r="0" b="0"/>
            <wp:docPr id="1288627582" name="Picture 3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627582" name="Picture 36" descr="A white square with black text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CA999" w14:textId="77777777" w:rsidR="00C56C5F" w:rsidRDefault="00C56C5F" w:rsidP="00C56C5F">
      <w:pPr>
        <w:rPr>
          <w:color w:val="002060"/>
        </w:rPr>
      </w:pPr>
    </w:p>
    <w:p w14:paraId="4DFACE3C" w14:textId="4CF97ABD" w:rsidR="00C56C5F" w:rsidRDefault="00C56C5F" w:rsidP="00C56C5F">
      <w:pPr>
        <w:rPr>
          <w:color w:val="002060"/>
        </w:rPr>
      </w:pPr>
      <w:r>
        <w:rPr>
          <w:color w:val="002060"/>
        </w:rPr>
        <w:t>Question 37</w:t>
      </w:r>
    </w:p>
    <w:p w14:paraId="29C6BC53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E90712" wp14:editId="0CC10699">
            <wp:extent cx="5943600" cy="1475740"/>
            <wp:effectExtent l="0" t="0" r="0" b="0"/>
            <wp:docPr id="1899476673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476673" name="Picture 37" descr="A screenshot of a computer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37E8A" w14:textId="77777777" w:rsidR="00C56C5F" w:rsidRDefault="00C56C5F" w:rsidP="00C56C5F">
      <w:pPr>
        <w:rPr>
          <w:color w:val="002060"/>
        </w:rPr>
      </w:pPr>
    </w:p>
    <w:p w14:paraId="3D3EC743" w14:textId="77777777" w:rsidR="008B1840" w:rsidRDefault="008B1840" w:rsidP="00C56C5F">
      <w:pPr>
        <w:rPr>
          <w:color w:val="002060"/>
        </w:rPr>
      </w:pPr>
    </w:p>
    <w:p w14:paraId="42409490" w14:textId="77777777" w:rsidR="008B1840" w:rsidRDefault="008B1840" w:rsidP="00C56C5F">
      <w:pPr>
        <w:rPr>
          <w:color w:val="002060"/>
        </w:rPr>
      </w:pPr>
    </w:p>
    <w:p w14:paraId="267C5F87" w14:textId="1AFCC7AA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0C698A19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26D2E1" wp14:editId="4074DD87">
            <wp:extent cx="5943600" cy="1520190"/>
            <wp:effectExtent l="0" t="0" r="0" b="3810"/>
            <wp:docPr id="844796043" name="Picture 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796043" name="Picture 38" descr="A screenshot of a computer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3A292" w14:textId="77777777" w:rsidR="00C56C5F" w:rsidRDefault="00C56C5F" w:rsidP="00C56C5F">
      <w:pPr>
        <w:rPr>
          <w:color w:val="002060"/>
        </w:rPr>
      </w:pPr>
    </w:p>
    <w:p w14:paraId="7B521DB4" w14:textId="7879FEF2" w:rsidR="00C56C5F" w:rsidRDefault="00C56C5F" w:rsidP="00C56C5F">
      <w:pPr>
        <w:rPr>
          <w:color w:val="002060"/>
        </w:rPr>
      </w:pPr>
      <w:r>
        <w:rPr>
          <w:color w:val="002060"/>
        </w:rPr>
        <w:t>Question 39</w:t>
      </w:r>
    </w:p>
    <w:p w14:paraId="184A7051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634B13" wp14:editId="2243F93D">
            <wp:extent cx="5943600" cy="831850"/>
            <wp:effectExtent l="0" t="0" r="0" b="6350"/>
            <wp:docPr id="2064454539" name="Picture 3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454539" name="Picture 39" descr="A white square with black text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38972" w14:textId="77777777" w:rsidR="00C56C5F" w:rsidRDefault="00C56C5F" w:rsidP="00C56C5F">
      <w:pPr>
        <w:rPr>
          <w:color w:val="002060"/>
        </w:rPr>
      </w:pPr>
    </w:p>
    <w:p w14:paraId="62A51387" w14:textId="218332F0" w:rsidR="00C56C5F" w:rsidRDefault="00C56C5F" w:rsidP="00C56C5F">
      <w:pPr>
        <w:rPr>
          <w:color w:val="002060"/>
        </w:rPr>
      </w:pPr>
      <w:r>
        <w:rPr>
          <w:color w:val="002060"/>
        </w:rPr>
        <w:t>Question 40</w:t>
      </w:r>
    </w:p>
    <w:p w14:paraId="71EAFD01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4BD4AC4" wp14:editId="0CE9FE20">
            <wp:extent cx="5943600" cy="620395"/>
            <wp:effectExtent l="0" t="0" r="0" b="1905"/>
            <wp:docPr id="38906120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061203" name="Picture 389061203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8FCD5" w14:textId="77777777" w:rsidR="00C56C5F" w:rsidRDefault="00C56C5F" w:rsidP="00C56C5F">
      <w:pPr>
        <w:rPr>
          <w:color w:val="002060"/>
        </w:rPr>
      </w:pPr>
    </w:p>
    <w:p w14:paraId="094E49EE" w14:textId="7AE7BDDA" w:rsidR="00C56C5F" w:rsidRDefault="00C56C5F" w:rsidP="00C56C5F">
      <w:pPr>
        <w:rPr>
          <w:color w:val="002060"/>
        </w:rPr>
      </w:pPr>
      <w:r>
        <w:rPr>
          <w:color w:val="002060"/>
        </w:rPr>
        <w:t>Question 41</w:t>
      </w:r>
    </w:p>
    <w:p w14:paraId="1B76E8A2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7C6B897" wp14:editId="6DA43DB6">
            <wp:extent cx="5943600" cy="939800"/>
            <wp:effectExtent l="0" t="0" r="0" b="0"/>
            <wp:docPr id="222599179" name="Picture 4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599179" name="Picture 41" descr="A screenshot of a computer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75908" w14:textId="77777777" w:rsidR="00C56C5F" w:rsidRDefault="00C56C5F" w:rsidP="00C56C5F">
      <w:pPr>
        <w:rPr>
          <w:color w:val="002060"/>
        </w:rPr>
      </w:pPr>
    </w:p>
    <w:p w14:paraId="0742F9B4" w14:textId="6F13C567" w:rsidR="00C56C5F" w:rsidRDefault="00C56C5F" w:rsidP="00C56C5F">
      <w:pPr>
        <w:rPr>
          <w:color w:val="002060"/>
        </w:rPr>
      </w:pPr>
      <w:r>
        <w:rPr>
          <w:color w:val="002060"/>
        </w:rPr>
        <w:t>Question 42</w:t>
      </w:r>
    </w:p>
    <w:p w14:paraId="2F7214AE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0E06C8C" wp14:editId="4CB11365">
            <wp:extent cx="5943600" cy="728345"/>
            <wp:effectExtent l="0" t="0" r="0" b="0"/>
            <wp:docPr id="561502853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502853" name="Picture 561502853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02A15" w14:textId="77777777" w:rsidR="00C56C5F" w:rsidRDefault="00C56C5F" w:rsidP="00C56C5F">
      <w:pPr>
        <w:rPr>
          <w:color w:val="002060"/>
        </w:rPr>
      </w:pPr>
    </w:p>
    <w:p w14:paraId="7B60313F" w14:textId="0E57FFCE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43</w:t>
      </w:r>
    </w:p>
    <w:p w14:paraId="344E35FF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41F00B" wp14:editId="3CA2B47B">
            <wp:extent cx="5943600" cy="1038225"/>
            <wp:effectExtent l="0" t="0" r="0" b="3175"/>
            <wp:docPr id="335034404" name="Picture 43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034404" name="Picture 43" descr="A screenshot of a white box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A5812" w14:textId="77777777" w:rsidR="00C56C5F" w:rsidRDefault="00C56C5F" w:rsidP="00C56C5F">
      <w:pPr>
        <w:rPr>
          <w:color w:val="002060"/>
        </w:rPr>
      </w:pPr>
    </w:p>
    <w:p w14:paraId="473FFE0B" w14:textId="33FBE3C0" w:rsidR="00C56C5F" w:rsidRDefault="00C56C5F" w:rsidP="00C56C5F">
      <w:pPr>
        <w:rPr>
          <w:color w:val="002060"/>
        </w:rPr>
      </w:pPr>
      <w:r>
        <w:rPr>
          <w:color w:val="002060"/>
        </w:rPr>
        <w:t>Question 44</w:t>
      </w:r>
    </w:p>
    <w:p w14:paraId="7D01B4E6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8F2AE65" wp14:editId="21193F1F">
            <wp:extent cx="5943600" cy="1047115"/>
            <wp:effectExtent l="0" t="0" r="0" b="0"/>
            <wp:docPr id="1112210924" name="Picture 4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210924" name="Picture 44" descr="A white square with black text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5D1A4" w14:textId="77777777" w:rsidR="00C56C5F" w:rsidRDefault="00C56C5F" w:rsidP="00C56C5F">
      <w:pPr>
        <w:rPr>
          <w:color w:val="002060"/>
        </w:rPr>
      </w:pPr>
    </w:p>
    <w:p w14:paraId="57C87AF4" w14:textId="2A642894" w:rsidR="00C56C5F" w:rsidRDefault="00C56C5F" w:rsidP="00C56C5F">
      <w:pPr>
        <w:rPr>
          <w:color w:val="002060"/>
        </w:rPr>
      </w:pPr>
      <w:r>
        <w:rPr>
          <w:color w:val="002060"/>
        </w:rPr>
        <w:t>Question 45</w:t>
      </w:r>
    </w:p>
    <w:p w14:paraId="4121CB04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97475A" wp14:editId="26991F4A">
            <wp:extent cx="5943600" cy="1534160"/>
            <wp:effectExtent l="0" t="0" r="0" b="2540"/>
            <wp:docPr id="2057463772" name="Picture 45" descr="A close-up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63772" name="Picture 45" descr="A close-up of a white background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63344" w14:textId="77777777" w:rsidR="00C56C5F" w:rsidRDefault="00C56C5F" w:rsidP="00C56C5F">
      <w:pPr>
        <w:rPr>
          <w:color w:val="002060"/>
        </w:rPr>
      </w:pPr>
    </w:p>
    <w:p w14:paraId="144BC958" w14:textId="6951EC4D" w:rsidR="00C56C5F" w:rsidRDefault="00C56C5F" w:rsidP="00C56C5F">
      <w:pPr>
        <w:rPr>
          <w:color w:val="002060"/>
        </w:rPr>
      </w:pPr>
      <w:r>
        <w:rPr>
          <w:color w:val="002060"/>
        </w:rPr>
        <w:t>Question 46</w:t>
      </w:r>
    </w:p>
    <w:p w14:paraId="3A77E1DA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B521A52" wp14:editId="77C89DB8">
            <wp:extent cx="5943600" cy="1784985"/>
            <wp:effectExtent l="0" t="0" r="0" b="5715"/>
            <wp:docPr id="891302522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302522" name="Picture 46" descr="A screenshot of a computer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03A78" w14:textId="77777777" w:rsidR="00C56C5F" w:rsidRDefault="00C56C5F" w:rsidP="00C56C5F">
      <w:pPr>
        <w:rPr>
          <w:color w:val="002060"/>
        </w:rPr>
      </w:pPr>
    </w:p>
    <w:p w14:paraId="73D843FB" w14:textId="5D7478D3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47</w:t>
      </w:r>
    </w:p>
    <w:p w14:paraId="4AB4E94C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6578531" wp14:editId="469D91A0">
            <wp:extent cx="5943600" cy="2303780"/>
            <wp:effectExtent l="0" t="0" r="0" b="0"/>
            <wp:docPr id="1371347504" name="Picture 4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347504" name="Picture 47" descr="A screenshot of a computer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6DEDB" w14:textId="77777777" w:rsidR="00C56C5F" w:rsidRDefault="00C56C5F" w:rsidP="00C56C5F">
      <w:pPr>
        <w:rPr>
          <w:color w:val="002060"/>
        </w:rPr>
      </w:pPr>
    </w:p>
    <w:p w14:paraId="4264656A" w14:textId="61BBF8E5" w:rsidR="00C56C5F" w:rsidRDefault="00C56C5F" w:rsidP="00C56C5F">
      <w:pPr>
        <w:rPr>
          <w:color w:val="002060"/>
        </w:rPr>
      </w:pPr>
      <w:r>
        <w:rPr>
          <w:color w:val="002060"/>
        </w:rPr>
        <w:t>Question 48</w:t>
      </w:r>
    </w:p>
    <w:p w14:paraId="2093761E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E88563" wp14:editId="6451EDC5">
            <wp:extent cx="5943600" cy="930275"/>
            <wp:effectExtent l="0" t="0" r="0" b="0"/>
            <wp:docPr id="33864707" name="Picture 48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64707" name="Picture 48" descr="A close-up of a white square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711DF" w14:textId="77777777" w:rsidR="00C56C5F" w:rsidRDefault="00C56C5F" w:rsidP="00C56C5F">
      <w:pPr>
        <w:rPr>
          <w:color w:val="002060"/>
        </w:rPr>
      </w:pPr>
    </w:p>
    <w:p w14:paraId="74B78E0F" w14:textId="5B72B44C" w:rsidR="00C56C5F" w:rsidRDefault="00C56C5F" w:rsidP="00C56C5F">
      <w:pPr>
        <w:rPr>
          <w:color w:val="002060"/>
        </w:rPr>
      </w:pPr>
      <w:r>
        <w:rPr>
          <w:color w:val="002060"/>
        </w:rPr>
        <w:t>Question 49</w:t>
      </w:r>
    </w:p>
    <w:p w14:paraId="40D1D19B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1B915C" wp14:editId="5AA43463">
            <wp:extent cx="5943600" cy="894080"/>
            <wp:effectExtent l="0" t="0" r="0" b="0"/>
            <wp:docPr id="1267658421" name="Picture 4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658421" name="Picture 49" descr="A white square with black text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30066" w14:textId="77777777" w:rsidR="00C56C5F" w:rsidRDefault="00C56C5F" w:rsidP="00C56C5F">
      <w:pPr>
        <w:rPr>
          <w:color w:val="002060"/>
        </w:rPr>
      </w:pPr>
    </w:p>
    <w:p w14:paraId="583CFCC6" w14:textId="77777777" w:rsidR="008B1840" w:rsidRDefault="008B1840" w:rsidP="00C56C5F">
      <w:pPr>
        <w:rPr>
          <w:color w:val="002060"/>
        </w:rPr>
      </w:pPr>
    </w:p>
    <w:p w14:paraId="1F3696FA" w14:textId="77777777" w:rsidR="008B1840" w:rsidRDefault="008B1840" w:rsidP="00C56C5F">
      <w:pPr>
        <w:rPr>
          <w:color w:val="002060"/>
        </w:rPr>
      </w:pPr>
    </w:p>
    <w:p w14:paraId="2966236B" w14:textId="77777777" w:rsidR="008B1840" w:rsidRDefault="008B1840" w:rsidP="00C56C5F">
      <w:pPr>
        <w:rPr>
          <w:color w:val="002060"/>
        </w:rPr>
      </w:pPr>
    </w:p>
    <w:p w14:paraId="41608DA3" w14:textId="77777777" w:rsidR="008B1840" w:rsidRDefault="008B1840" w:rsidP="00C56C5F">
      <w:pPr>
        <w:rPr>
          <w:color w:val="002060"/>
        </w:rPr>
      </w:pPr>
    </w:p>
    <w:p w14:paraId="519DD8A7" w14:textId="77777777" w:rsidR="008B1840" w:rsidRDefault="008B1840" w:rsidP="00C56C5F">
      <w:pPr>
        <w:rPr>
          <w:color w:val="002060"/>
        </w:rPr>
      </w:pPr>
    </w:p>
    <w:p w14:paraId="5C3E8842" w14:textId="77777777" w:rsidR="008B1840" w:rsidRDefault="008B1840" w:rsidP="00C56C5F">
      <w:pPr>
        <w:rPr>
          <w:color w:val="002060"/>
        </w:rPr>
      </w:pPr>
    </w:p>
    <w:p w14:paraId="667B60DE" w14:textId="77777777" w:rsidR="008B1840" w:rsidRDefault="008B1840" w:rsidP="00C56C5F">
      <w:pPr>
        <w:rPr>
          <w:color w:val="002060"/>
        </w:rPr>
      </w:pPr>
    </w:p>
    <w:p w14:paraId="32035ECE" w14:textId="3BF8C8ED" w:rsidR="00C56C5F" w:rsidRDefault="00C56C5F" w:rsidP="00C56C5F">
      <w:pPr>
        <w:rPr>
          <w:color w:val="002060"/>
        </w:rPr>
      </w:pPr>
      <w:r>
        <w:rPr>
          <w:color w:val="002060"/>
        </w:rPr>
        <w:lastRenderedPageBreak/>
        <w:t>Question 50</w:t>
      </w:r>
    </w:p>
    <w:p w14:paraId="4658CF51" w14:textId="77777777" w:rsidR="00C56C5F" w:rsidRDefault="00C56C5F" w:rsidP="00C56C5F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7A9C1E" wp14:editId="42C42927">
            <wp:extent cx="5943600" cy="1932305"/>
            <wp:effectExtent l="0" t="0" r="0" b="0"/>
            <wp:docPr id="1951533225" name="Picture 5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533225" name="Picture 50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C852B" w14:textId="77777777" w:rsidR="001D546D" w:rsidRPr="00C56C5F" w:rsidRDefault="001D546D" w:rsidP="00C56C5F"/>
    <w:sectPr w:rsidR="001D546D" w:rsidRPr="00C56C5F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291731" w14:textId="77777777" w:rsidR="007B4F83" w:rsidRDefault="007B4F83" w:rsidP="001604A4">
      <w:r>
        <w:separator/>
      </w:r>
    </w:p>
    <w:p w14:paraId="5A6B6633" w14:textId="77777777" w:rsidR="007B4F83" w:rsidRDefault="007B4F83"/>
  </w:endnote>
  <w:endnote w:type="continuationSeparator" w:id="0">
    <w:p w14:paraId="625CF2BB" w14:textId="77777777" w:rsidR="007B4F83" w:rsidRDefault="007B4F83" w:rsidP="001604A4">
      <w:r>
        <w:continuationSeparator/>
      </w:r>
    </w:p>
    <w:p w14:paraId="22D8DB15" w14:textId="77777777" w:rsidR="007B4F83" w:rsidRDefault="007B4F8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673B56D8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8B1840">
          <w:rPr>
            <w:color w:val="362580" w:themeColor="accent1"/>
          </w:rPr>
          <w:t>Chemistry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Content>
        <w:r w:rsidR="00960017" w:rsidRPr="00B90A74">
          <w:rPr>
            <w:color w:val="362580" w:themeColor="accent1"/>
          </w:rPr>
          <w:t>S</w:t>
        </w:r>
        <w:r w:rsidR="008B1840">
          <w:rPr>
            <w:color w:val="362580" w:themeColor="accent1"/>
          </w:rPr>
          <w:t>ample Unit Test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7EDEB640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8B1840">
          <w:rPr>
            <w:color w:val="362580" w:themeColor="accent1"/>
          </w:rPr>
          <w:t>Chemistry</w:t>
        </w:r>
      </w:sdtContent>
    </w:sdt>
    <w:r w:rsidR="00F4124B" w:rsidRPr="00B90A74">
      <w:rPr>
        <w:color w:val="362580" w:themeColor="accent1"/>
      </w:rPr>
      <w:t>: S</w:t>
    </w:r>
    <w:r w:rsidR="008B1840">
      <w:rPr>
        <w:color w:val="362580" w:themeColor="accent1"/>
      </w:rPr>
      <w:t>ample Unit Test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A079E0" w14:textId="77777777" w:rsidR="007B4F83" w:rsidRDefault="007B4F83" w:rsidP="001604A4">
      <w:r>
        <w:separator/>
      </w:r>
    </w:p>
    <w:p w14:paraId="49703D99" w14:textId="77777777" w:rsidR="007B4F83" w:rsidRDefault="007B4F83"/>
  </w:footnote>
  <w:footnote w:type="continuationSeparator" w:id="0">
    <w:p w14:paraId="4F0E9992" w14:textId="77777777" w:rsidR="007B4F83" w:rsidRDefault="007B4F83" w:rsidP="001604A4">
      <w:r>
        <w:continuationSeparator/>
      </w:r>
    </w:p>
    <w:p w14:paraId="7E265711" w14:textId="77777777" w:rsidR="007B4F83" w:rsidRDefault="007B4F8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493BAEB1" w:rsidR="002B5591" w:rsidRPr="00B90A74" w:rsidRDefault="00C56C5F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Chemistry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ample Unit 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493BAEB1" w:rsidR="002B5591" w:rsidRPr="00B90A74" w:rsidRDefault="00C56C5F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Chemistry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ample Unit 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EAB36F5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B61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4F83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1840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6C5F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197361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2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5</TotalTime>
  <Pages>13</Pages>
  <Words>120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806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</dc:title>
  <dc:subject>Sample Unit Test</dc:subject>
  <dc:creator>Edgenuity</dc:creator>
  <cp:lastModifiedBy>Sarah Busby</cp:lastModifiedBy>
  <cp:revision>3</cp:revision>
  <cp:lastPrinted>2020-06-17T18:19:00Z</cp:lastPrinted>
  <dcterms:created xsi:type="dcterms:W3CDTF">2024-08-19T23:47:00Z</dcterms:created>
  <dcterms:modified xsi:type="dcterms:W3CDTF">2024-08-19T23:50:00Z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