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5A004E" w14:textId="77777777" w:rsidR="004F4472" w:rsidRDefault="004D12EA" w:rsidP="004D12EA">
      <w:pPr>
        <w:rPr>
          <w:color w:val="002060"/>
        </w:rPr>
      </w:pPr>
      <w:r>
        <w:rPr>
          <w:color w:val="002060"/>
        </w:rPr>
        <w:t>Quest</w:t>
      </w:r>
      <w:r w:rsidR="004F4472">
        <w:rPr>
          <w:color w:val="002060"/>
        </w:rPr>
        <w:t>ion 1</w:t>
      </w:r>
    </w:p>
    <w:p w14:paraId="07016F7D" w14:textId="26CA883B" w:rsidR="004D12EA" w:rsidRPr="004F4472" w:rsidRDefault="004F4472" w:rsidP="004D12EA">
      <w:pPr>
        <w:rPr>
          <w:b/>
          <w:bCs/>
          <w:color w:val="002060"/>
        </w:rPr>
      </w:pPr>
      <w:r>
        <w:rPr>
          <w:noProof/>
          <w:color w:val="002060"/>
        </w:rPr>
        <w:drawing>
          <wp:inline distT="0" distB="0" distL="0" distR="0" wp14:anchorId="2EBF314C" wp14:editId="2C46300E">
            <wp:extent cx="5943600" cy="2894330"/>
            <wp:effectExtent l="0" t="0" r="0" b="1270"/>
            <wp:docPr id="187439225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392253" name="Picture 3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293C8" w14:textId="4B5C7649" w:rsidR="004D12EA" w:rsidRPr="00731B36" w:rsidRDefault="004D12EA" w:rsidP="004D12EA">
      <w:pPr>
        <w:rPr>
          <w:color w:val="002060"/>
        </w:rPr>
      </w:pPr>
      <w:r>
        <w:rPr>
          <w:color w:val="002060"/>
        </w:rPr>
        <w:t>Question 2</w:t>
      </w:r>
    </w:p>
    <w:p w14:paraId="10DBCC06" w14:textId="018A212D" w:rsidR="004D12EA" w:rsidRDefault="004F4472" w:rsidP="004D12EA">
      <w:r>
        <w:rPr>
          <w:noProof/>
        </w:rPr>
        <w:drawing>
          <wp:inline distT="0" distB="0" distL="0" distR="0" wp14:anchorId="2B27727F" wp14:editId="4280D7D2">
            <wp:extent cx="5943600" cy="2880360"/>
            <wp:effectExtent l="0" t="0" r="0" b="2540"/>
            <wp:docPr id="1259355031" name="Picture 4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355031" name="Picture 4" descr="A screenshot of a math tes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EA8D8" w14:textId="77777777" w:rsidR="00E93DD1" w:rsidRDefault="00E93DD1" w:rsidP="004D12EA">
      <w:pPr>
        <w:rPr>
          <w:color w:val="002060"/>
        </w:rPr>
      </w:pPr>
    </w:p>
    <w:p w14:paraId="3F75EA54" w14:textId="77777777" w:rsidR="00E93DD1" w:rsidRDefault="00E93DD1" w:rsidP="004D12EA">
      <w:pPr>
        <w:rPr>
          <w:color w:val="002060"/>
        </w:rPr>
      </w:pPr>
    </w:p>
    <w:p w14:paraId="30016DBC" w14:textId="77777777" w:rsidR="00E93DD1" w:rsidRDefault="00E93DD1" w:rsidP="004D12EA">
      <w:pPr>
        <w:rPr>
          <w:color w:val="002060"/>
        </w:rPr>
      </w:pPr>
    </w:p>
    <w:p w14:paraId="1E4A37DC" w14:textId="77777777" w:rsidR="00E93DD1" w:rsidRDefault="00E93DD1" w:rsidP="004D12EA">
      <w:pPr>
        <w:rPr>
          <w:color w:val="002060"/>
        </w:rPr>
      </w:pPr>
    </w:p>
    <w:p w14:paraId="5F93561A" w14:textId="77777777" w:rsidR="00E93DD1" w:rsidRDefault="00E93DD1" w:rsidP="004D12EA">
      <w:pPr>
        <w:rPr>
          <w:color w:val="002060"/>
        </w:rPr>
      </w:pPr>
    </w:p>
    <w:p w14:paraId="78E3A6A3" w14:textId="204DB131" w:rsidR="004D12EA" w:rsidRPr="000B0ADB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</w:t>
      </w:r>
    </w:p>
    <w:p w14:paraId="507CC169" w14:textId="7A5C3BB9" w:rsidR="004D12EA" w:rsidRDefault="004F4472" w:rsidP="004D12EA">
      <w:r>
        <w:rPr>
          <w:noProof/>
        </w:rPr>
        <w:drawing>
          <wp:inline distT="0" distB="0" distL="0" distR="0" wp14:anchorId="3F6C12D5" wp14:editId="13DD915B">
            <wp:extent cx="5943600" cy="3060700"/>
            <wp:effectExtent l="0" t="0" r="0" b="0"/>
            <wp:docPr id="1445409073" name="Picture 5" descr="A diagram of a triangle with a line and a line with a li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409073" name="Picture 5" descr="A diagram of a triangle with a line and a line with a line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0FBDA" w14:textId="5A140F5C" w:rsidR="004D12EA" w:rsidRDefault="004D12EA" w:rsidP="004D12EA">
      <w:pPr>
        <w:rPr>
          <w:color w:val="002060"/>
        </w:rPr>
      </w:pPr>
      <w:r>
        <w:rPr>
          <w:color w:val="002060"/>
        </w:rPr>
        <w:t>Question 4</w:t>
      </w:r>
    </w:p>
    <w:p w14:paraId="4B4EF852" w14:textId="0B4644D4" w:rsidR="00731B36" w:rsidRDefault="004F4472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1CB339D" wp14:editId="74BA61A2">
            <wp:extent cx="5943600" cy="2661285"/>
            <wp:effectExtent l="0" t="0" r="0" b="5715"/>
            <wp:docPr id="978508508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508508" name="Picture 6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048CA" w14:textId="77777777" w:rsidR="00E93DD1" w:rsidRDefault="00E93DD1" w:rsidP="004D12EA">
      <w:pPr>
        <w:rPr>
          <w:color w:val="002060"/>
        </w:rPr>
      </w:pPr>
    </w:p>
    <w:p w14:paraId="044B8BF7" w14:textId="77777777" w:rsidR="00E93DD1" w:rsidRDefault="00E93DD1" w:rsidP="004D12EA">
      <w:pPr>
        <w:rPr>
          <w:color w:val="002060"/>
        </w:rPr>
      </w:pPr>
    </w:p>
    <w:p w14:paraId="387992B3" w14:textId="77777777" w:rsidR="00E93DD1" w:rsidRDefault="00E93DD1" w:rsidP="004D12EA">
      <w:pPr>
        <w:rPr>
          <w:color w:val="002060"/>
        </w:rPr>
      </w:pPr>
    </w:p>
    <w:p w14:paraId="635A28F0" w14:textId="77777777" w:rsidR="00E93DD1" w:rsidRDefault="00E93DD1" w:rsidP="004D12EA">
      <w:pPr>
        <w:rPr>
          <w:color w:val="002060"/>
        </w:rPr>
      </w:pPr>
    </w:p>
    <w:p w14:paraId="2734CFC8" w14:textId="77777777" w:rsidR="00E93DD1" w:rsidRDefault="00E93DD1" w:rsidP="004D12EA">
      <w:pPr>
        <w:rPr>
          <w:color w:val="002060"/>
        </w:rPr>
      </w:pPr>
    </w:p>
    <w:p w14:paraId="3007FEDA" w14:textId="14E16D8F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5</w:t>
      </w:r>
    </w:p>
    <w:p w14:paraId="568A3ED6" w14:textId="0C294480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6358844" wp14:editId="3FED9192">
            <wp:extent cx="5943600" cy="1493520"/>
            <wp:effectExtent l="0" t="0" r="0" b="5080"/>
            <wp:docPr id="508255475" name="Picture 7" descr="A comparison of a rectangular object with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255475" name="Picture 7" descr="A comparison of a rectangular object with lines&#10;&#10;Description automatically generated with medium confidenc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717D8" w14:textId="3EEF9CCE" w:rsidR="004D12EA" w:rsidRDefault="004D12EA" w:rsidP="004D12EA">
      <w:pPr>
        <w:rPr>
          <w:color w:val="002060"/>
        </w:rPr>
      </w:pPr>
      <w:r>
        <w:rPr>
          <w:color w:val="002060"/>
        </w:rPr>
        <w:t>Question 6</w:t>
      </w:r>
    </w:p>
    <w:p w14:paraId="2317A39B" w14:textId="22B57C41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76C8D6D" wp14:editId="719215EA">
            <wp:extent cx="5943600" cy="2552700"/>
            <wp:effectExtent l="0" t="0" r="0" b="0"/>
            <wp:docPr id="425723562" name="Picture 8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723562" name="Picture 8" descr="A screenshot of a math problem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125F5" w14:textId="4178AB3F" w:rsidR="004D12EA" w:rsidRDefault="004D12EA" w:rsidP="004D12EA">
      <w:pPr>
        <w:rPr>
          <w:color w:val="002060"/>
        </w:rPr>
      </w:pPr>
      <w:r>
        <w:rPr>
          <w:color w:val="002060"/>
        </w:rPr>
        <w:t>Question 7</w:t>
      </w:r>
    </w:p>
    <w:p w14:paraId="67EA0FED" w14:textId="31C6308C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B41399D" wp14:editId="50C754A4">
            <wp:extent cx="5943600" cy="2650490"/>
            <wp:effectExtent l="0" t="0" r="0" b="3810"/>
            <wp:docPr id="39583222" name="Picture 9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83222" name="Picture 9" descr="A screenshot of a math problem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954D5" w14:textId="02CB0482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8</w:t>
      </w:r>
    </w:p>
    <w:p w14:paraId="6588319D" w14:textId="5C9D2F40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52A976C" wp14:editId="67A873AD">
            <wp:extent cx="5943600" cy="2122170"/>
            <wp:effectExtent l="0" t="0" r="0" b="0"/>
            <wp:docPr id="780959214" name="Picture 10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959214" name="Picture 10" descr="A screenshot of a math problem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81649" w14:textId="18934325" w:rsidR="004D12EA" w:rsidRDefault="004D12EA" w:rsidP="004D12EA">
      <w:pPr>
        <w:rPr>
          <w:color w:val="002060"/>
        </w:rPr>
      </w:pPr>
      <w:r>
        <w:rPr>
          <w:color w:val="002060"/>
        </w:rPr>
        <w:t>Question 9</w:t>
      </w:r>
    </w:p>
    <w:p w14:paraId="6AD1513A" w14:textId="430F8E90" w:rsidR="00731B36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6DD00DB" wp14:editId="0EF3F13B">
            <wp:extent cx="5943600" cy="2165985"/>
            <wp:effectExtent l="0" t="0" r="0" b="5715"/>
            <wp:docPr id="98496309" name="Picture 11" descr="A rectangular object with lines and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96309" name="Picture 11" descr="A rectangular object with lines and numbers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6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F3E10" w14:textId="25C83A9E" w:rsidR="004D12EA" w:rsidRDefault="004D12EA" w:rsidP="004D12EA">
      <w:pPr>
        <w:rPr>
          <w:color w:val="002060"/>
        </w:rPr>
      </w:pPr>
      <w:r>
        <w:rPr>
          <w:color w:val="002060"/>
        </w:rPr>
        <w:t>Question 10</w:t>
      </w:r>
    </w:p>
    <w:p w14:paraId="08B14E55" w14:textId="538FB790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81E807" wp14:editId="4D5D8683">
            <wp:extent cx="5943600" cy="1061085"/>
            <wp:effectExtent l="0" t="0" r="0" b="5715"/>
            <wp:docPr id="647238067" name="Picture 12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238067" name="Picture 12" descr="A screenshot of a white background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4484C" w14:textId="77777777" w:rsidR="00E93DD1" w:rsidRDefault="00E93DD1" w:rsidP="004D12EA">
      <w:pPr>
        <w:rPr>
          <w:color w:val="002060"/>
        </w:rPr>
      </w:pPr>
    </w:p>
    <w:p w14:paraId="769220D9" w14:textId="77777777" w:rsidR="00E93DD1" w:rsidRDefault="00E93DD1" w:rsidP="004D12EA">
      <w:pPr>
        <w:rPr>
          <w:color w:val="002060"/>
        </w:rPr>
      </w:pPr>
    </w:p>
    <w:p w14:paraId="142CB8FD" w14:textId="77777777" w:rsidR="00E93DD1" w:rsidRDefault="00E93DD1" w:rsidP="004D12EA">
      <w:pPr>
        <w:rPr>
          <w:color w:val="002060"/>
        </w:rPr>
      </w:pPr>
    </w:p>
    <w:p w14:paraId="24173940" w14:textId="77777777" w:rsidR="00E93DD1" w:rsidRDefault="00E93DD1" w:rsidP="004D12EA">
      <w:pPr>
        <w:rPr>
          <w:color w:val="002060"/>
        </w:rPr>
      </w:pPr>
    </w:p>
    <w:p w14:paraId="44BC26AA" w14:textId="77777777" w:rsidR="00E93DD1" w:rsidRDefault="00E93DD1" w:rsidP="004D12EA">
      <w:pPr>
        <w:rPr>
          <w:color w:val="002060"/>
        </w:rPr>
      </w:pPr>
    </w:p>
    <w:p w14:paraId="241AF5DF" w14:textId="29FC0798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11</w:t>
      </w:r>
    </w:p>
    <w:p w14:paraId="6378D55E" w14:textId="2961B9BE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1F773B" wp14:editId="01616136">
            <wp:extent cx="5943600" cy="1816735"/>
            <wp:effectExtent l="0" t="0" r="0" b="0"/>
            <wp:docPr id="890972772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972772" name="Picture 13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7BD19" w14:textId="43202B43" w:rsidR="004D12EA" w:rsidRDefault="004D12EA" w:rsidP="004D12EA">
      <w:pPr>
        <w:rPr>
          <w:color w:val="002060"/>
        </w:rPr>
      </w:pPr>
      <w:r>
        <w:rPr>
          <w:color w:val="002060"/>
        </w:rPr>
        <w:t>Question 12</w:t>
      </w:r>
    </w:p>
    <w:p w14:paraId="77748F40" w14:textId="7F0C8032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D9EE831" wp14:editId="6B8D166B">
            <wp:extent cx="5943600" cy="2173605"/>
            <wp:effectExtent l="0" t="0" r="0" b="0"/>
            <wp:docPr id="144318118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181184" name="Picture 14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7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A00D3" w14:textId="56EBFC38" w:rsidR="004D12EA" w:rsidRDefault="004D12EA" w:rsidP="004D12EA">
      <w:pPr>
        <w:rPr>
          <w:color w:val="002060"/>
        </w:rPr>
      </w:pPr>
      <w:r>
        <w:rPr>
          <w:color w:val="002060"/>
        </w:rPr>
        <w:t>Question 13</w:t>
      </w:r>
    </w:p>
    <w:p w14:paraId="4A3CEF40" w14:textId="53D721DA" w:rsidR="00731B36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F3A936A" wp14:editId="65CF95A1">
            <wp:extent cx="5943600" cy="2044065"/>
            <wp:effectExtent l="0" t="0" r="0" b="635"/>
            <wp:docPr id="857935230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935230" name="Picture 15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D6F86" w14:textId="77777777" w:rsidR="00E93DD1" w:rsidRDefault="00E93DD1" w:rsidP="004D12EA">
      <w:pPr>
        <w:rPr>
          <w:color w:val="002060"/>
        </w:rPr>
      </w:pPr>
    </w:p>
    <w:p w14:paraId="07D1C8D8" w14:textId="77777777" w:rsidR="00E93DD1" w:rsidRDefault="00E93DD1" w:rsidP="004D12EA">
      <w:pPr>
        <w:rPr>
          <w:color w:val="002060"/>
        </w:rPr>
      </w:pPr>
    </w:p>
    <w:p w14:paraId="6809C3DC" w14:textId="77777777" w:rsidR="00E93DD1" w:rsidRDefault="00E93DD1" w:rsidP="004D12EA">
      <w:pPr>
        <w:rPr>
          <w:color w:val="002060"/>
        </w:rPr>
      </w:pPr>
    </w:p>
    <w:p w14:paraId="38EB64D4" w14:textId="1612BDD8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14</w:t>
      </w:r>
    </w:p>
    <w:p w14:paraId="2C3DD29B" w14:textId="3FF1D4F4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836B42" wp14:editId="739E0348">
            <wp:extent cx="5943600" cy="1778635"/>
            <wp:effectExtent l="0" t="0" r="0" b="0"/>
            <wp:docPr id="115420055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200550" name="Picture 1154200550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A8747" w14:textId="39FB2B17" w:rsidR="004D12EA" w:rsidRDefault="004D12EA" w:rsidP="004D12EA">
      <w:pPr>
        <w:rPr>
          <w:color w:val="002060"/>
        </w:rPr>
      </w:pPr>
      <w:r>
        <w:rPr>
          <w:color w:val="002060"/>
        </w:rPr>
        <w:t>Question 15</w:t>
      </w:r>
    </w:p>
    <w:p w14:paraId="66F915CA" w14:textId="77136E79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F820D4C" wp14:editId="057C8988">
            <wp:extent cx="5943600" cy="1725930"/>
            <wp:effectExtent l="0" t="0" r="0" b="1270"/>
            <wp:docPr id="472218621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218621" name="Picture 17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67798" w14:textId="00C7B198" w:rsidR="004D12EA" w:rsidRDefault="004D12EA" w:rsidP="004D12EA">
      <w:pPr>
        <w:rPr>
          <w:color w:val="002060"/>
        </w:rPr>
      </w:pPr>
      <w:r>
        <w:rPr>
          <w:color w:val="002060"/>
        </w:rPr>
        <w:t>Question 16</w:t>
      </w:r>
    </w:p>
    <w:p w14:paraId="5749BE21" w14:textId="6C63CCA6" w:rsidR="008E6A2F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AEE0A2" wp14:editId="349C1DC5">
            <wp:extent cx="5943600" cy="1684020"/>
            <wp:effectExtent l="0" t="0" r="0" b="5080"/>
            <wp:docPr id="27159936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99364" name="Picture 271599364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637DF" w14:textId="77777777" w:rsidR="00E93DD1" w:rsidRDefault="00E93DD1" w:rsidP="004D12EA">
      <w:pPr>
        <w:rPr>
          <w:color w:val="002060"/>
        </w:rPr>
      </w:pPr>
    </w:p>
    <w:p w14:paraId="1681692E" w14:textId="77777777" w:rsidR="00E93DD1" w:rsidRDefault="00E93DD1" w:rsidP="004D12EA">
      <w:pPr>
        <w:rPr>
          <w:color w:val="002060"/>
        </w:rPr>
      </w:pPr>
    </w:p>
    <w:p w14:paraId="6B0FFBFF" w14:textId="77777777" w:rsidR="00E93DD1" w:rsidRDefault="00E93DD1" w:rsidP="004D12EA">
      <w:pPr>
        <w:rPr>
          <w:color w:val="002060"/>
        </w:rPr>
      </w:pPr>
    </w:p>
    <w:p w14:paraId="37D4B8C9" w14:textId="77777777" w:rsidR="00E93DD1" w:rsidRDefault="00E93DD1" w:rsidP="004D12EA">
      <w:pPr>
        <w:rPr>
          <w:color w:val="002060"/>
        </w:rPr>
      </w:pPr>
    </w:p>
    <w:p w14:paraId="014E9DF0" w14:textId="77777777" w:rsidR="00E93DD1" w:rsidRDefault="00E93DD1" w:rsidP="004D12EA">
      <w:pPr>
        <w:rPr>
          <w:color w:val="002060"/>
        </w:rPr>
      </w:pPr>
    </w:p>
    <w:p w14:paraId="69B506CA" w14:textId="77777777" w:rsidR="00E93DD1" w:rsidRDefault="00E93DD1" w:rsidP="004D12EA">
      <w:pPr>
        <w:rPr>
          <w:color w:val="002060"/>
        </w:rPr>
      </w:pPr>
    </w:p>
    <w:p w14:paraId="336AC184" w14:textId="400DBA68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17</w:t>
      </w:r>
    </w:p>
    <w:p w14:paraId="7BA4CA24" w14:textId="328D74F8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CD223C" wp14:editId="5F8321C6">
            <wp:extent cx="5943600" cy="1828165"/>
            <wp:effectExtent l="0" t="0" r="0" b="635"/>
            <wp:docPr id="30816673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166735" name="Picture 308166735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64319" w14:textId="0F001D0F" w:rsidR="004D12EA" w:rsidRDefault="004D12EA" w:rsidP="004D12EA">
      <w:pPr>
        <w:rPr>
          <w:color w:val="002060"/>
        </w:rPr>
      </w:pPr>
      <w:r>
        <w:rPr>
          <w:color w:val="002060"/>
        </w:rPr>
        <w:t>Question 18</w:t>
      </w:r>
    </w:p>
    <w:p w14:paraId="351D5D91" w14:textId="39450852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85CFC58" wp14:editId="186CF4DE">
            <wp:extent cx="5943600" cy="1694815"/>
            <wp:effectExtent l="0" t="0" r="0" b="0"/>
            <wp:docPr id="1667160192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160192" name="Picture 20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480A1" w14:textId="656FA583" w:rsidR="004D12EA" w:rsidRDefault="004D12EA" w:rsidP="004D12EA">
      <w:pPr>
        <w:rPr>
          <w:color w:val="002060"/>
        </w:rPr>
      </w:pPr>
      <w:r>
        <w:rPr>
          <w:color w:val="002060"/>
        </w:rPr>
        <w:t>Question 19</w:t>
      </w:r>
    </w:p>
    <w:p w14:paraId="4AE88023" w14:textId="20F8A94F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E83F59E" wp14:editId="3115E79F">
            <wp:extent cx="5943600" cy="2209165"/>
            <wp:effectExtent l="0" t="0" r="0" b="635"/>
            <wp:docPr id="364701893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701893" name="Picture 2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88C63" w14:textId="77777777" w:rsidR="00E93DD1" w:rsidRDefault="00E93DD1" w:rsidP="004D12EA">
      <w:pPr>
        <w:rPr>
          <w:color w:val="002060"/>
        </w:rPr>
      </w:pPr>
    </w:p>
    <w:p w14:paraId="6E1795FD" w14:textId="77777777" w:rsidR="00E93DD1" w:rsidRDefault="00E93DD1" w:rsidP="004D12EA">
      <w:pPr>
        <w:rPr>
          <w:color w:val="002060"/>
        </w:rPr>
      </w:pPr>
    </w:p>
    <w:p w14:paraId="1094A07E" w14:textId="77777777" w:rsidR="00E93DD1" w:rsidRDefault="00E93DD1" w:rsidP="004D12EA">
      <w:pPr>
        <w:rPr>
          <w:color w:val="002060"/>
        </w:rPr>
      </w:pPr>
    </w:p>
    <w:p w14:paraId="43B8D2D8" w14:textId="77777777" w:rsidR="00E93DD1" w:rsidRDefault="00E93DD1" w:rsidP="004D12EA">
      <w:pPr>
        <w:rPr>
          <w:color w:val="002060"/>
        </w:rPr>
      </w:pPr>
    </w:p>
    <w:p w14:paraId="16E9D5EB" w14:textId="30DDB015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20</w:t>
      </w:r>
    </w:p>
    <w:p w14:paraId="2255DF13" w14:textId="55C2E1B1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0592708" wp14:editId="753DA1CB">
            <wp:extent cx="5943600" cy="2200275"/>
            <wp:effectExtent l="0" t="0" r="0" b="0"/>
            <wp:docPr id="23454652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54652" name="Picture 22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C0FD5" w14:textId="6B70659E" w:rsidR="004D12EA" w:rsidRDefault="004D12EA" w:rsidP="004D12EA">
      <w:pPr>
        <w:rPr>
          <w:color w:val="002060"/>
        </w:rPr>
      </w:pPr>
      <w:r>
        <w:rPr>
          <w:color w:val="002060"/>
        </w:rPr>
        <w:t>Question 21</w:t>
      </w:r>
    </w:p>
    <w:p w14:paraId="670431E5" w14:textId="4FD05E02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7B34F6B" wp14:editId="455041C3">
            <wp:extent cx="5943600" cy="1725930"/>
            <wp:effectExtent l="0" t="0" r="0" b="1270"/>
            <wp:docPr id="151900864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00864" name="Picture 23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CCACB" w14:textId="4D5700E3" w:rsidR="004D12EA" w:rsidRDefault="004D12EA" w:rsidP="004D12EA">
      <w:pPr>
        <w:rPr>
          <w:color w:val="002060"/>
        </w:rPr>
      </w:pPr>
      <w:r>
        <w:rPr>
          <w:color w:val="002060"/>
        </w:rPr>
        <w:t>Question 22</w:t>
      </w:r>
    </w:p>
    <w:p w14:paraId="6F36F1D2" w14:textId="7499A5D1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57B2C6D" wp14:editId="062A25E8">
            <wp:extent cx="5943600" cy="2000885"/>
            <wp:effectExtent l="0" t="0" r="0" b="5715"/>
            <wp:docPr id="2118137913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137913" name="Picture 24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A27DD" w14:textId="77777777" w:rsidR="00E93DD1" w:rsidRDefault="00E93DD1" w:rsidP="004D12EA">
      <w:pPr>
        <w:rPr>
          <w:color w:val="002060"/>
        </w:rPr>
      </w:pPr>
    </w:p>
    <w:p w14:paraId="59A7B8B6" w14:textId="77777777" w:rsidR="00E93DD1" w:rsidRDefault="00E93DD1" w:rsidP="004D12EA">
      <w:pPr>
        <w:rPr>
          <w:color w:val="002060"/>
        </w:rPr>
      </w:pPr>
    </w:p>
    <w:p w14:paraId="6DFD1721" w14:textId="77777777" w:rsidR="00E93DD1" w:rsidRDefault="00E93DD1" w:rsidP="004D12EA">
      <w:pPr>
        <w:rPr>
          <w:color w:val="002060"/>
        </w:rPr>
      </w:pPr>
    </w:p>
    <w:p w14:paraId="41141364" w14:textId="1265FF3A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23</w:t>
      </w:r>
    </w:p>
    <w:p w14:paraId="6AA4C44F" w14:textId="69BBCD82" w:rsidR="008E6A2F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4C7EAFC" wp14:editId="2C811E03">
            <wp:extent cx="5943600" cy="2162175"/>
            <wp:effectExtent l="0" t="0" r="0" b="0"/>
            <wp:docPr id="889735219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735219" name="Picture 25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4B39E" w14:textId="2DCE9E89" w:rsidR="004D12EA" w:rsidRDefault="004D12EA" w:rsidP="004D12EA">
      <w:pPr>
        <w:rPr>
          <w:color w:val="002060"/>
        </w:rPr>
      </w:pPr>
      <w:r>
        <w:rPr>
          <w:color w:val="002060"/>
        </w:rPr>
        <w:t>Question 24</w:t>
      </w:r>
    </w:p>
    <w:p w14:paraId="61704FA7" w14:textId="3633C460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017761" wp14:editId="1222DDCE">
            <wp:extent cx="5943600" cy="2181860"/>
            <wp:effectExtent l="0" t="0" r="0" b="2540"/>
            <wp:docPr id="79839936" name="Picture 2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39936" name="Picture 26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AE29F" w14:textId="6BCD38B9" w:rsidR="004D12EA" w:rsidRDefault="004D12EA" w:rsidP="004D12EA">
      <w:pPr>
        <w:rPr>
          <w:color w:val="002060"/>
        </w:rPr>
      </w:pPr>
      <w:r>
        <w:rPr>
          <w:color w:val="002060"/>
        </w:rPr>
        <w:t>Question 25</w:t>
      </w:r>
    </w:p>
    <w:p w14:paraId="1D830A8C" w14:textId="12EBDBC8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D5B4A0A" wp14:editId="0824FE25">
            <wp:extent cx="5943600" cy="2244090"/>
            <wp:effectExtent l="0" t="0" r="0" b="3810"/>
            <wp:docPr id="2121059401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059401" name="Picture 27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BDF33" w14:textId="77777777" w:rsidR="00E93DD1" w:rsidRDefault="00E93DD1" w:rsidP="004D12EA">
      <w:pPr>
        <w:rPr>
          <w:color w:val="002060"/>
        </w:rPr>
      </w:pPr>
    </w:p>
    <w:p w14:paraId="568E637E" w14:textId="216D3CA2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26</w:t>
      </w:r>
    </w:p>
    <w:p w14:paraId="1C336F83" w14:textId="240D2AB6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82C4808" wp14:editId="15B22332">
            <wp:extent cx="5943600" cy="2457450"/>
            <wp:effectExtent l="0" t="0" r="0" b="6350"/>
            <wp:docPr id="1813053368" name="Picture 28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053368" name="Picture 28" descr="A screenshot of a math problem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B026A" w14:textId="032E6F0C" w:rsidR="004D12EA" w:rsidRDefault="004D12EA" w:rsidP="004D12EA">
      <w:pPr>
        <w:rPr>
          <w:color w:val="002060"/>
        </w:rPr>
      </w:pPr>
      <w:r>
        <w:rPr>
          <w:color w:val="002060"/>
        </w:rPr>
        <w:t>Question 27</w:t>
      </w:r>
    </w:p>
    <w:p w14:paraId="5F2ABE3B" w14:textId="48E4BB33" w:rsidR="008E6A2F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9EE72FD" wp14:editId="45DB831D">
            <wp:extent cx="5943600" cy="2464435"/>
            <wp:effectExtent l="0" t="0" r="0" b="0"/>
            <wp:docPr id="1951528749" name="Picture 29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528749" name="Picture 29" descr="A screenshot of a math problem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0B81A" w14:textId="07799A8D" w:rsidR="004D12EA" w:rsidRDefault="004D12EA" w:rsidP="004D12EA">
      <w:pPr>
        <w:rPr>
          <w:color w:val="002060"/>
        </w:rPr>
      </w:pPr>
      <w:r>
        <w:rPr>
          <w:color w:val="002060"/>
        </w:rPr>
        <w:t>Question 28</w:t>
      </w:r>
    </w:p>
    <w:p w14:paraId="5946F32D" w14:textId="4168733B" w:rsidR="004D12EA" w:rsidRDefault="006D5B9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F1973DA" wp14:editId="315CE7A5">
            <wp:extent cx="4337050" cy="1968817"/>
            <wp:effectExtent l="0" t="0" r="6350" b="0"/>
            <wp:docPr id="1323578310" name="Picture 30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578310" name="Picture 30" descr="A screenshot of a math problem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344508" cy="1972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DF58F" w14:textId="52188E2F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29</w:t>
      </w:r>
    </w:p>
    <w:p w14:paraId="50DE317E" w14:textId="1583BC03" w:rsidR="004D12EA" w:rsidRDefault="000403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9D07D21" wp14:editId="391736FF">
            <wp:extent cx="5943600" cy="2959735"/>
            <wp:effectExtent l="0" t="0" r="0" b="0"/>
            <wp:docPr id="1031697207" name="Picture 31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697207" name="Picture 31" descr="A screenshot of a math problem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24877" w14:textId="43480E46" w:rsidR="004D12EA" w:rsidRDefault="004D12EA" w:rsidP="004D12EA">
      <w:pPr>
        <w:rPr>
          <w:color w:val="002060"/>
        </w:rPr>
      </w:pPr>
      <w:r>
        <w:rPr>
          <w:color w:val="002060"/>
        </w:rPr>
        <w:t>Question 30</w:t>
      </w:r>
    </w:p>
    <w:p w14:paraId="6C05823D" w14:textId="1A06A96F" w:rsidR="004D12EA" w:rsidRDefault="000403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C9ED6FA" wp14:editId="7805B59C">
            <wp:extent cx="5943600" cy="1598930"/>
            <wp:effectExtent l="0" t="0" r="0" b="1270"/>
            <wp:docPr id="1117805553" name="Picture 32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805553" name="Picture 32" descr="A screenshot of a math problem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9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DAC73" w14:textId="22E7605C" w:rsidR="004D12EA" w:rsidRDefault="004D12EA" w:rsidP="004D12EA">
      <w:pPr>
        <w:rPr>
          <w:color w:val="002060"/>
        </w:rPr>
      </w:pPr>
      <w:r>
        <w:rPr>
          <w:color w:val="002060"/>
        </w:rPr>
        <w:t>Question 31</w:t>
      </w:r>
    </w:p>
    <w:p w14:paraId="176B3D9B" w14:textId="3705A526" w:rsidR="004D12EA" w:rsidRDefault="000403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E9D7765" wp14:editId="3DE13A4F">
            <wp:extent cx="5943600" cy="1739265"/>
            <wp:effectExtent l="0" t="0" r="0" b="635"/>
            <wp:docPr id="1344663582" name="Picture 33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663582" name="Picture 33" descr="A screenshot of a math test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14187" w14:textId="77777777" w:rsidR="00E93DD1" w:rsidRDefault="00E93DD1" w:rsidP="004D12EA">
      <w:pPr>
        <w:rPr>
          <w:color w:val="002060"/>
        </w:rPr>
      </w:pPr>
    </w:p>
    <w:p w14:paraId="3E594A8A" w14:textId="77777777" w:rsidR="00E93DD1" w:rsidRDefault="00E93DD1" w:rsidP="004D12EA">
      <w:pPr>
        <w:rPr>
          <w:color w:val="002060"/>
        </w:rPr>
      </w:pPr>
    </w:p>
    <w:p w14:paraId="1961B31D" w14:textId="345BBC73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32</w:t>
      </w:r>
    </w:p>
    <w:p w14:paraId="63D6DDD4" w14:textId="4D2215C8" w:rsidR="008E6A2F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FAA7FC9" wp14:editId="755EAAE5">
            <wp:extent cx="5943600" cy="1652270"/>
            <wp:effectExtent l="0" t="0" r="0" b="0"/>
            <wp:docPr id="155995567" name="Picture 34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95567" name="Picture 34" descr="A screenshot of a math test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2BD2" w14:textId="2283EE48" w:rsidR="004D12EA" w:rsidRDefault="004D12EA" w:rsidP="004D12EA">
      <w:pPr>
        <w:rPr>
          <w:color w:val="002060"/>
        </w:rPr>
      </w:pPr>
      <w:r>
        <w:rPr>
          <w:color w:val="002060"/>
        </w:rPr>
        <w:t>Question 33</w:t>
      </w:r>
    </w:p>
    <w:p w14:paraId="4FC754BE" w14:textId="7E701FA7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E7B3BEF" wp14:editId="73842C53">
            <wp:extent cx="5943600" cy="1804670"/>
            <wp:effectExtent l="0" t="0" r="0" b="0"/>
            <wp:docPr id="579923797" name="Picture 35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923797" name="Picture 35" descr="A screenshot of a math problem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0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B2395" w14:textId="5C9056CF" w:rsidR="004D12EA" w:rsidRDefault="004D12EA" w:rsidP="004D12EA">
      <w:pPr>
        <w:rPr>
          <w:color w:val="002060"/>
        </w:rPr>
      </w:pPr>
      <w:r>
        <w:rPr>
          <w:color w:val="002060"/>
        </w:rPr>
        <w:t>Question 34</w:t>
      </w:r>
    </w:p>
    <w:p w14:paraId="6170D1DC" w14:textId="5CF97423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8E93D00" wp14:editId="6EA0ECD7">
            <wp:extent cx="5943600" cy="1936115"/>
            <wp:effectExtent l="0" t="0" r="0" b="0"/>
            <wp:docPr id="987834715" name="Picture 36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834715" name="Picture 36" descr="A screenshot of a math test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E719C" w14:textId="77777777" w:rsidR="00E93DD1" w:rsidRDefault="00E93DD1" w:rsidP="004D12EA">
      <w:pPr>
        <w:rPr>
          <w:color w:val="002060"/>
        </w:rPr>
      </w:pPr>
    </w:p>
    <w:p w14:paraId="56D08C08" w14:textId="77777777" w:rsidR="00E93DD1" w:rsidRDefault="00E93DD1" w:rsidP="004D12EA">
      <w:pPr>
        <w:rPr>
          <w:color w:val="002060"/>
        </w:rPr>
      </w:pPr>
    </w:p>
    <w:p w14:paraId="1CA3DC5A" w14:textId="77777777" w:rsidR="00E93DD1" w:rsidRDefault="00E93DD1" w:rsidP="004D12EA">
      <w:pPr>
        <w:rPr>
          <w:color w:val="002060"/>
        </w:rPr>
      </w:pPr>
    </w:p>
    <w:p w14:paraId="71998C58" w14:textId="77777777" w:rsidR="00E93DD1" w:rsidRDefault="00E93DD1" w:rsidP="004D12EA">
      <w:pPr>
        <w:rPr>
          <w:color w:val="002060"/>
        </w:rPr>
      </w:pPr>
    </w:p>
    <w:p w14:paraId="5457B722" w14:textId="77777777" w:rsidR="00E93DD1" w:rsidRDefault="00E93DD1" w:rsidP="004D12EA">
      <w:pPr>
        <w:rPr>
          <w:color w:val="002060"/>
        </w:rPr>
      </w:pPr>
    </w:p>
    <w:p w14:paraId="0567F17A" w14:textId="2AA9EF8D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35</w:t>
      </w:r>
    </w:p>
    <w:p w14:paraId="5A687E12" w14:textId="5DB600DD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A4C011E" wp14:editId="6893B51A">
            <wp:extent cx="5943600" cy="1349375"/>
            <wp:effectExtent l="0" t="0" r="0" b="0"/>
            <wp:docPr id="228090025" name="Picture 3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090025" name="Picture 37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4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F7D13" w14:textId="6C7909EE" w:rsidR="004D12EA" w:rsidRDefault="004D12EA" w:rsidP="004D12EA">
      <w:pPr>
        <w:rPr>
          <w:color w:val="002060"/>
        </w:rPr>
      </w:pPr>
      <w:r>
        <w:rPr>
          <w:color w:val="002060"/>
        </w:rPr>
        <w:t>Question 36</w:t>
      </w:r>
    </w:p>
    <w:p w14:paraId="54F0DDB0" w14:textId="656428B2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7A2E0C" wp14:editId="53DC260B">
            <wp:extent cx="5943600" cy="1916430"/>
            <wp:effectExtent l="0" t="0" r="0" b="1270"/>
            <wp:docPr id="688649730" name="Picture 38" descr="A screenshot of a math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649730" name="Picture 38" descr="A screenshot of a math game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B9465" w14:textId="2B247B71" w:rsidR="004D12EA" w:rsidRDefault="004D12EA" w:rsidP="004D12EA">
      <w:pPr>
        <w:rPr>
          <w:color w:val="002060"/>
        </w:rPr>
      </w:pPr>
      <w:r>
        <w:rPr>
          <w:color w:val="002060"/>
        </w:rPr>
        <w:t>Question 37</w:t>
      </w:r>
    </w:p>
    <w:p w14:paraId="4BB8707E" w14:textId="33811069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95F496F" wp14:editId="07A4D7BD">
            <wp:extent cx="5943600" cy="1667510"/>
            <wp:effectExtent l="0" t="0" r="0" b="0"/>
            <wp:docPr id="3433493" name="Picture 3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3493" name="Picture 39" descr="A screenshot of a math test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6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7420D" w14:textId="700707A0" w:rsidR="004D12EA" w:rsidRDefault="004D12EA" w:rsidP="004D12EA">
      <w:pPr>
        <w:rPr>
          <w:color w:val="002060"/>
        </w:rPr>
      </w:pPr>
      <w:r>
        <w:rPr>
          <w:color w:val="002060"/>
        </w:rPr>
        <w:t>Question 38</w:t>
      </w:r>
    </w:p>
    <w:p w14:paraId="2595AD30" w14:textId="7E051C83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23C1A8" wp14:editId="09898CE9">
            <wp:extent cx="4870853" cy="1600200"/>
            <wp:effectExtent l="0" t="0" r="6350" b="0"/>
            <wp:docPr id="1851462414" name="Picture 40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462414" name="Picture 40" descr="A screenshot of a math test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76219" cy="1601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0993D" w14:textId="6FFFDC47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39</w:t>
      </w:r>
    </w:p>
    <w:p w14:paraId="1B54F054" w14:textId="2A7223DD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D69293" wp14:editId="50D8BC5E">
            <wp:extent cx="5943600" cy="2183765"/>
            <wp:effectExtent l="0" t="0" r="0" b="635"/>
            <wp:docPr id="1521213387" name="Picture 4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213387" name="Picture 4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7C08A" w14:textId="05978768" w:rsidR="004D12EA" w:rsidRDefault="004D12EA" w:rsidP="004D12EA">
      <w:pPr>
        <w:rPr>
          <w:color w:val="002060"/>
        </w:rPr>
      </w:pPr>
      <w:r>
        <w:rPr>
          <w:color w:val="002060"/>
        </w:rPr>
        <w:t>Question 40</w:t>
      </w:r>
    </w:p>
    <w:p w14:paraId="17D23EFC" w14:textId="6046EF5E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C59DB57" wp14:editId="6361B52C">
            <wp:extent cx="5943600" cy="1362710"/>
            <wp:effectExtent l="0" t="0" r="0" b="0"/>
            <wp:docPr id="1652677705" name="Picture 42" descr="A comparison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677705" name="Picture 42" descr="A comparison of a diagram&#10;&#10;Description automatically generated with medium confidenc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6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42B92" w14:textId="25BF4F19" w:rsidR="004D12EA" w:rsidRDefault="004D12EA" w:rsidP="004D12EA">
      <w:pPr>
        <w:rPr>
          <w:color w:val="002060"/>
        </w:rPr>
      </w:pPr>
      <w:r>
        <w:rPr>
          <w:color w:val="002060"/>
        </w:rPr>
        <w:t>Question 41</w:t>
      </w:r>
    </w:p>
    <w:p w14:paraId="47BA747A" w14:textId="43BD60B8" w:rsidR="008E6A2F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33454A0" wp14:editId="2CDA7FAF">
            <wp:extent cx="5943600" cy="1986280"/>
            <wp:effectExtent l="0" t="0" r="0" b="0"/>
            <wp:docPr id="108986118" name="Picture 43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86118" name="Picture 43" descr="A screenshot of a white background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B4DA6" w14:textId="77777777" w:rsidR="00E93DD1" w:rsidRDefault="00E93DD1" w:rsidP="004D12EA">
      <w:pPr>
        <w:rPr>
          <w:color w:val="002060"/>
        </w:rPr>
      </w:pPr>
    </w:p>
    <w:p w14:paraId="31B8D0DC" w14:textId="77777777" w:rsidR="00E93DD1" w:rsidRDefault="00E93DD1" w:rsidP="004D12EA">
      <w:pPr>
        <w:rPr>
          <w:color w:val="002060"/>
        </w:rPr>
      </w:pPr>
    </w:p>
    <w:p w14:paraId="74663D2A" w14:textId="77777777" w:rsidR="00E93DD1" w:rsidRDefault="00E93DD1" w:rsidP="004D12EA">
      <w:pPr>
        <w:rPr>
          <w:color w:val="002060"/>
        </w:rPr>
      </w:pPr>
    </w:p>
    <w:p w14:paraId="2D168CB5" w14:textId="77777777" w:rsidR="00E93DD1" w:rsidRDefault="00E93DD1" w:rsidP="004D12EA">
      <w:pPr>
        <w:rPr>
          <w:color w:val="002060"/>
        </w:rPr>
      </w:pPr>
    </w:p>
    <w:p w14:paraId="64A3FCF0" w14:textId="77777777" w:rsidR="00E93DD1" w:rsidRDefault="00E93DD1" w:rsidP="004D12EA">
      <w:pPr>
        <w:rPr>
          <w:color w:val="002060"/>
        </w:rPr>
      </w:pPr>
    </w:p>
    <w:p w14:paraId="7BC59D3A" w14:textId="5520C149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42</w:t>
      </w:r>
    </w:p>
    <w:p w14:paraId="5F756B01" w14:textId="7AF75884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E0BB643" wp14:editId="27BCE209">
            <wp:extent cx="5943600" cy="1877695"/>
            <wp:effectExtent l="0" t="0" r="0" b="1905"/>
            <wp:docPr id="1323354420" name="Picture 4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354420" name="Picture 44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7EC01" w14:textId="367035D2" w:rsidR="004D12EA" w:rsidRDefault="004D12EA" w:rsidP="004D12EA">
      <w:pPr>
        <w:rPr>
          <w:color w:val="002060"/>
        </w:rPr>
      </w:pPr>
      <w:r>
        <w:rPr>
          <w:color w:val="002060"/>
        </w:rPr>
        <w:t>Question 43</w:t>
      </w:r>
    </w:p>
    <w:p w14:paraId="6155CA4A" w14:textId="34C023B0" w:rsidR="004D12EA" w:rsidRDefault="004A6914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A25E8C2" wp14:editId="4AD215B6">
            <wp:extent cx="5943600" cy="1672590"/>
            <wp:effectExtent l="0" t="0" r="0" b="3810"/>
            <wp:docPr id="1613233746" name="Picture 4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233746" name="Picture 45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97925" w14:textId="260DDAF7" w:rsidR="004D12EA" w:rsidRDefault="004D12EA" w:rsidP="004D12EA">
      <w:pPr>
        <w:rPr>
          <w:color w:val="002060"/>
        </w:rPr>
      </w:pPr>
      <w:r>
        <w:rPr>
          <w:color w:val="002060"/>
        </w:rPr>
        <w:t>Question 44</w:t>
      </w:r>
    </w:p>
    <w:p w14:paraId="74AA0A85" w14:textId="4DD04593" w:rsidR="004D12EA" w:rsidRDefault="00412E96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A0A0486" wp14:editId="1AFA2B39">
            <wp:extent cx="5943600" cy="1728470"/>
            <wp:effectExtent l="0" t="0" r="0" b="0"/>
            <wp:docPr id="219138048" name="Picture 4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138048" name="Picture 46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3A5D6" w14:textId="77777777" w:rsidR="0037337B" w:rsidRDefault="0037337B" w:rsidP="004D12EA">
      <w:pPr>
        <w:rPr>
          <w:color w:val="002060"/>
        </w:rPr>
      </w:pPr>
    </w:p>
    <w:p w14:paraId="7567428A" w14:textId="77777777" w:rsidR="0037337B" w:rsidRDefault="0037337B" w:rsidP="004D12EA">
      <w:pPr>
        <w:rPr>
          <w:color w:val="002060"/>
        </w:rPr>
      </w:pPr>
    </w:p>
    <w:p w14:paraId="1A02EA84" w14:textId="77777777" w:rsidR="0037337B" w:rsidRDefault="0037337B" w:rsidP="004D12EA">
      <w:pPr>
        <w:rPr>
          <w:color w:val="002060"/>
        </w:rPr>
      </w:pPr>
    </w:p>
    <w:p w14:paraId="711DD7CB" w14:textId="77777777" w:rsidR="0037337B" w:rsidRDefault="0037337B" w:rsidP="004D12EA">
      <w:pPr>
        <w:rPr>
          <w:color w:val="002060"/>
        </w:rPr>
      </w:pPr>
    </w:p>
    <w:p w14:paraId="2CC2ACDF" w14:textId="77777777" w:rsidR="0037337B" w:rsidRDefault="0037337B" w:rsidP="004D12EA">
      <w:pPr>
        <w:rPr>
          <w:color w:val="002060"/>
        </w:rPr>
      </w:pPr>
    </w:p>
    <w:p w14:paraId="083A3BC8" w14:textId="77777777" w:rsidR="0037337B" w:rsidRDefault="0037337B" w:rsidP="004D12EA">
      <w:pPr>
        <w:rPr>
          <w:color w:val="002060"/>
        </w:rPr>
      </w:pPr>
    </w:p>
    <w:p w14:paraId="705DC682" w14:textId="436EAEF1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45</w:t>
      </w:r>
    </w:p>
    <w:p w14:paraId="485CA180" w14:textId="3CD5D5D3" w:rsidR="008E6A2F" w:rsidRDefault="004C08D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278D66B" wp14:editId="51C37C54">
            <wp:extent cx="5943600" cy="2496185"/>
            <wp:effectExtent l="0" t="0" r="0" b="5715"/>
            <wp:docPr id="2019903772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903772" name="Picture 2019903772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6B7FD" w14:textId="4836D9C3" w:rsidR="004D12EA" w:rsidRDefault="004D12EA" w:rsidP="004D12EA">
      <w:pPr>
        <w:rPr>
          <w:color w:val="002060"/>
        </w:rPr>
      </w:pPr>
      <w:r>
        <w:rPr>
          <w:color w:val="002060"/>
        </w:rPr>
        <w:t>Question 46</w:t>
      </w:r>
    </w:p>
    <w:p w14:paraId="447F3A73" w14:textId="21208FE0" w:rsidR="004D12EA" w:rsidRDefault="004C08D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93C47E2" wp14:editId="28C7AFCE">
            <wp:extent cx="5943600" cy="2533650"/>
            <wp:effectExtent l="0" t="0" r="0" b="6350"/>
            <wp:docPr id="1312958931" name="Picture 48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958931" name="Picture 48" descr="A screenshot of a math test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06F66" w14:textId="77777777" w:rsidR="0037337B" w:rsidRDefault="0037337B" w:rsidP="004D12EA">
      <w:pPr>
        <w:rPr>
          <w:color w:val="002060"/>
        </w:rPr>
      </w:pPr>
    </w:p>
    <w:p w14:paraId="7738202F" w14:textId="77777777" w:rsidR="0037337B" w:rsidRDefault="0037337B" w:rsidP="004D12EA">
      <w:pPr>
        <w:rPr>
          <w:color w:val="002060"/>
        </w:rPr>
      </w:pPr>
    </w:p>
    <w:p w14:paraId="52E6D4D1" w14:textId="77777777" w:rsidR="0037337B" w:rsidRDefault="0037337B" w:rsidP="004D12EA">
      <w:pPr>
        <w:rPr>
          <w:color w:val="002060"/>
        </w:rPr>
      </w:pPr>
    </w:p>
    <w:p w14:paraId="36EADD48" w14:textId="77777777" w:rsidR="0037337B" w:rsidRDefault="0037337B" w:rsidP="004D12EA">
      <w:pPr>
        <w:rPr>
          <w:color w:val="002060"/>
        </w:rPr>
      </w:pPr>
    </w:p>
    <w:p w14:paraId="58BD24A4" w14:textId="77777777" w:rsidR="0037337B" w:rsidRDefault="0037337B" w:rsidP="004D12EA">
      <w:pPr>
        <w:rPr>
          <w:color w:val="002060"/>
        </w:rPr>
      </w:pPr>
    </w:p>
    <w:p w14:paraId="3112C1E4" w14:textId="77777777" w:rsidR="0037337B" w:rsidRDefault="0037337B" w:rsidP="004D12EA">
      <w:pPr>
        <w:rPr>
          <w:color w:val="002060"/>
        </w:rPr>
      </w:pPr>
    </w:p>
    <w:p w14:paraId="52A80A36" w14:textId="77777777" w:rsidR="0037337B" w:rsidRDefault="0037337B" w:rsidP="004D12EA">
      <w:pPr>
        <w:rPr>
          <w:color w:val="002060"/>
        </w:rPr>
      </w:pPr>
    </w:p>
    <w:p w14:paraId="777310F3" w14:textId="77777777" w:rsidR="0037337B" w:rsidRDefault="0037337B" w:rsidP="004D12EA">
      <w:pPr>
        <w:rPr>
          <w:color w:val="002060"/>
        </w:rPr>
      </w:pPr>
    </w:p>
    <w:p w14:paraId="652389E2" w14:textId="139C8A51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47</w:t>
      </w:r>
    </w:p>
    <w:p w14:paraId="27337F65" w14:textId="03B96871" w:rsidR="00227A5B" w:rsidRDefault="004C08D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AE857A4" wp14:editId="3ED9DB90">
            <wp:extent cx="5943600" cy="2843530"/>
            <wp:effectExtent l="0" t="0" r="0" b="1270"/>
            <wp:docPr id="700717720" name="Picture 4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717720" name="Picture 49" descr="A screenshot of a math test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EF3E3" w14:textId="4B6258B8" w:rsidR="008E6A2F" w:rsidRDefault="004D12EA" w:rsidP="004D12EA">
      <w:pPr>
        <w:rPr>
          <w:color w:val="002060"/>
        </w:rPr>
      </w:pPr>
      <w:r>
        <w:rPr>
          <w:color w:val="002060"/>
        </w:rPr>
        <w:t>Question 48</w:t>
      </w:r>
    </w:p>
    <w:p w14:paraId="4157F62B" w14:textId="0DB183AA" w:rsidR="008E6A2F" w:rsidRDefault="004C08D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E14C1FC" wp14:editId="58E36A9C">
            <wp:extent cx="5943600" cy="1720215"/>
            <wp:effectExtent l="0" t="0" r="0" b="0"/>
            <wp:docPr id="566315134" name="Picture 50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315134" name="Picture 50" descr="A screenshot of a math test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C00D5" w14:textId="09CD9528" w:rsidR="004D12EA" w:rsidRDefault="004D12EA" w:rsidP="004D12EA">
      <w:pPr>
        <w:rPr>
          <w:color w:val="002060"/>
        </w:rPr>
      </w:pPr>
      <w:r>
        <w:rPr>
          <w:color w:val="002060"/>
        </w:rPr>
        <w:t>Question 49</w:t>
      </w:r>
    </w:p>
    <w:p w14:paraId="59E899D5" w14:textId="0697CFB7" w:rsidR="004A6914" w:rsidRDefault="004C08DE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9084D44" wp14:editId="7026D0EE">
            <wp:extent cx="5943600" cy="2051050"/>
            <wp:effectExtent l="0" t="0" r="0" b="6350"/>
            <wp:docPr id="1559001595" name="Picture 5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001595" name="Picture 5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04C38" w14:textId="77777777" w:rsidR="0037337B" w:rsidRDefault="0037337B" w:rsidP="004D12EA">
      <w:pPr>
        <w:rPr>
          <w:color w:val="002060"/>
        </w:rPr>
      </w:pPr>
    </w:p>
    <w:p w14:paraId="146AEA40" w14:textId="145E3E14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50</w:t>
      </w:r>
    </w:p>
    <w:p w14:paraId="723C852B" w14:textId="3C51C410" w:rsidR="001D546D" w:rsidRPr="004D12EA" w:rsidRDefault="004C08DE" w:rsidP="004D12EA">
      <w:r>
        <w:rPr>
          <w:noProof/>
        </w:rPr>
        <w:drawing>
          <wp:inline distT="0" distB="0" distL="0" distR="0" wp14:anchorId="27DB6305" wp14:editId="2648A562">
            <wp:extent cx="5943600" cy="2055495"/>
            <wp:effectExtent l="0" t="0" r="0" b="1905"/>
            <wp:docPr id="269239465" name="Picture 52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39465" name="Picture 52" descr="A screenshot of a math problem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546D" w:rsidRPr="004D12EA" w:rsidSect="008F030B">
      <w:footerReference w:type="default" r:id="rId62"/>
      <w:headerReference w:type="first" r:id="rId63"/>
      <w:footerReference w:type="first" r:id="rId64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A8B92B" w14:textId="77777777" w:rsidR="006C1258" w:rsidRDefault="006C1258" w:rsidP="001604A4">
      <w:r>
        <w:separator/>
      </w:r>
    </w:p>
    <w:p w14:paraId="3AD48E9F" w14:textId="77777777" w:rsidR="006C1258" w:rsidRDefault="006C1258"/>
  </w:endnote>
  <w:endnote w:type="continuationSeparator" w:id="0">
    <w:p w14:paraId="798AB4DB" w14:textId="77777777" w:rsidR="006C1258" w:rsidRDefault="006C1258" w:rsidP="001604A4">
      <w:r>
        <w:continuationSeparator/>
      </w:r>
    </w:p>
    <w:p w14:paraId="5949243A" w14:textId="77777777" w:rsidR="006C1258" w:rsidRDefault="006C125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15ECDE57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E368B">
          <w:rPr>
            <w:color w:val="362580" w:themeColor="accent1"/>
          </w:rPr>
          <w:t>Chemistry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5E368B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16B0B811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E368B">
          <w:rPr>
            <w:color w:val="362580" w:themeColor="accent1"/>
          </w:rPr>
          <w:t>Chemistry</w:t>
        </w:r>
      </w:sdtContent>
    </w:sdt>
    <w:r w:rsidR="00F4124B" w:rsidRPr="00B90A74">
      <w:rPr>
        <w:color w:val="362580" w:themeColor="accent1"/>
      </w:rPr>
      <w:t>: S</w:t>
    </w:r>
    <w:r w:rsidR="00D54556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ADBD01" w14:textId="77777777" w:rsidR="006C1258" w:rsidRDefault="006C1258" w:rsidP="001604A4">
      <w:r>
        <w:separator/>
      </w:r>
    </w:p>
    <w:p w14:paraId="7838CCA4" w14:textId="77777777" w:rsidR="006C1258" w:rsidRDefault="006C1258"/>
  </w:footnote>
  <w:footnote w:type="continuationSeparator" w:id="0">
    <w:p w14:paraId="11227110" w14:textId="77777777" w:rsidR="006C1258" w:rsidRDefault="006C1258" w:rsidP="001604A4">
      <w:r>
        <w:continuationSeparator/>
      </w:r>
    </w:p>
    <w:p w14:paraId="71583964" w14:textId="77777777" w:rsidR="006C1258" w:rsidRDefault="006C125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33C092A7" w:rsidR="002B5591" w:rsidRPr="00B90A74" w:rsidRDefault="004F4472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Geometry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 w:rsidR="009C37FA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ample </w:t>
                          </w:r>
                          <w:r w:rsidR="00227A5B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Test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" fillcolor="#100f78" stroked="f" strokeweight=".25pt">
              <v:shadow on="t" color="black" opacity=".25" origin=",.5" offset="-.27569mm,.64947mm"/>
              <v:textbox>
                <w:txbxContent>
                  <w:p w14:paraId="5359E7D3" w14:textId="33C092A7" w:rsidR="002B5591" w:rsidRPr="00B90A74" w:rsidRDefault="004F4472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Geometry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 w:rsidR="009C37FA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ample </w:t>
                    </w:r>
                    <w:r w:rsidR="00227A5B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Test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18E15BB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3D0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0ADB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33A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67AA5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3AE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0C7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A5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01E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337B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2E96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914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8DE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12EA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472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24B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68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258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5B93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2B9C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2F1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1B36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A2F"/>
    <w:rsid w:val="008E6C69"/>
    <w:rsid w:val="008E6E01"/>
    <w:rsid w:val="008F0007"/>
    <w:rsid w:val="008F030B"/>
    <w:rsid w:val="008F04FE"/>
    <w:rsid w:val="008F1915"/>
    <w:rsid w:val="008F1C68"/>
    <w:rsid w:val="008F20B2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7FA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5E0B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60C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3EFD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0EE2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3AD4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556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600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3DD1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0F0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2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15E0B"/>
    <w:rsid w:val="00B34A81"/>
    <w:rsid w:val="00B834FF"/>
    <w:rsid w:val="00CB4DFE"/>
    <w:rsid w:val="00CE29CA"/>
    <w:rsid w:val="00D94FE1"/>
    <w:rsid w:val="00D96285"/>
    <w:rsid w:val="00DB1F28"/>
    <w:rsid w:val="00DE3DE3"/>
    <w:rsid w:val="00DF0E17"/>
    <w:rsid w:val="00E13EF6"/>
    <w:rsid w:val="00E367BD"/>
    <w:rsid w:val="00E47F63"/>
    <w:rsid w:val="00E51600"/>
    <w:rsid w:val="00EB79CC"/>
    <w:rsid w:val="00F27BDD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5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11</TotalTime>
  <Pages>18</Pages>
  <Words>111</Words>
  <Characters>639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749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Chemistry</dc:title>
  <dc:subject>Sample Exam</dc:subject>
  <dc:creator>Edgenuity</dc:creator>
  <cp:lastModifiedBy>Sarah Busby</cp:lastModifiedBy>
  <cp:revision>11</cp:revision>
  <cp:lastPrinted>2020-06-17T18:19:00Z</cp:lastPrinted>
  <dcterms:created xsi:type="dcterms:W3CDTF">2024-10-10T17:48:00Z</dcterms:created>
  <dcterms:modified xsi:type="dcterms:W3CDTF">2024-10-10T22:29:00Z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