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07016F7D" w14:textId="2702B12C" w:rsidR="004D12EA" w:rsidRDefault="00FE664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D53A041" wp14:editId="25BF3A48">
            <wp:extent cx="5943600" cy="2475230"/>
            <wp:effectExtent l="0" t="0" r="0" b="1270"/>
            <wp:docPr id="171938415" name="Picture 3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38415" name="Picture 3" descr="A screenshot of a math problem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60B56AF3" w:rsidR="004D12EA" w:rsidRDefault="00FE664D" w:rsidP="004D12EA">
      <w:r>
        <w:rPr>
          <w:noProof/>
        </w:rPr>
        <w:drawing>
          <wp:inline distT="0" distB="0" distL="0" distR="0" wp14:anchorId="2AD4DA33" wp14:editId="46E19615">
            <wp:extent cx="5943600" cy="1768475"/>
            <wp:effectExtent l="0" t="0" r="0" b="0"/>
            <wp:docPr id="860575740" name="Picture 4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575740" name="Picture 4" descr="A screenshot of a math proble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A6A3" w14:textId="17996FC8" w:rsidR="004D12EA" w:rsidRPr="000B0ADB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507CC169" w14:textId="3F88F0CF" w:rsidR="004D12EA" w:rsidRDefault="00FE664D" w:rsidP="004D12EA">
      <w:r>
        <w:rPr>
          <w:noProof/>
        </w:rPr>
        <w:drawing>
          <wp:inline distT="0" distB="0" distL="0" distR="0" wp14:anchorId="038B14A9" wp14:editId="5C54212A">
            <wp:extent cx="5886450" cy="2592302"/>
            <wp:effectExtent l="0" t="0" r="0" b="0"/>
            <wp:docPr id="587584848" name="Picture 5" descr="A paper with a picture of a triangle and a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584848" name="Picture 5" descr="A paper with a picture of a triangle and a rectangl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8448" cy="260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5A140F5C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</w:t>
      </w:r>
    </w:p>
    <w:p w14:paraId="4B4EF852" w14:textId="18663BAC" w:rsidR="00731B36" w:rsidRDefault="00FE664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0C0416" wp14:editId="32F9051C">
            <wp:extent cx="5943600" cy="2643505"/>
            <wp:effectExtent l="0" t="0" r="0" b="0"/>
            <wp:docPr id="46395654" name="Picture 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95654" name="Picture 6" descr="A screenshot of a math tes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FEDA" w14:textId="5D0D30DB" w:rsidR="004D12EA" w:rsidRDefault="004D12EA" w:rsidP="004D12EA">
      <w:pPr>
        <w:rPr>
          <w:color w:val="002060"/>
        </w:rPr>
      </w:pPr>
      <w:r>
        <w:rPr>
          <w:color w:val="002060"/>
        </w:rPr>
        <w:t>Question 5</w:t>
      </w:r>
    </w:p>
    <w:p w14:paraId="568A3ED6" w14:textId="0D2248E5" w:rsidR="004D12EA" w:rsidRDefault="00FE664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5335F5" wp14:editId="670A2932">
            <wp:extent cx="5943600" cy="2666365"/>
            <wp:effectExtent l="0" t="0" r="0" b="635"/>
            <wp:docPr id="8954425" name="Picture 7" descr="A diagram of a circle with a triangle and a triangle with a triangle and a triangle with a triangle and a triangle with a triangle and a triangle with a triangle and a triangle with a triangle w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4425" name="Picture 7" descr="A diagram of a circle with a triangle and a triangle with a triangle and a triangle with a triangle and a triangle with a triangle and a triangle with a triangle and a triangle with a triangle with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0CAA1" w14:textId="77777777" w:rsidR="00AA3EBA" w:rsidRDefault="00AA3EBA" w:rsidP="004D12EA">
      <w:pPr>
        <w:rPr>
          <w:color w:val="002060"/>
        </w:rPr>
      </w:pPr>
    </w:p>
    <w:p w14:paraId="6F65BE4A" w14:textId="77777777" w:rsidR="00AA3EBA" w:rsidRDefault="00AA3EBA" w:rsidP="004D12EA">
      <w:pPr>
        <w:rPr>
          <w:color w:val="002060"/>
        </w:rPr>
      </w:pPr>
    </w:p>
    <w:p w14:paraId="5D319D6D" w14:textId="77777777" w:rsidR="00AA3EBA" w:rsidRDefault="00AA3EBA" w:rsidP="004D12EA">
      <w:pPr>
        <w:rPr>
          <w:color w:val="002060"/>
        </w:rPr>
      </w:pPr>
    </w:p>
    <w:p w14:paraId="3C0FF585" w14:textId="77777777" w:rsidR="00AA3EBA" w:rsidRDefault="00AA3EBA" w:rsidP="004D12EA">
      <w:pPr>
        <w:rPr>
          <w:color w:val="002060"/>
        </w:rPr>
      </w:pPr>
    </w:p>
    <w:p w14:paraId="0F44B302" w14:textId="77777777" w:rsidR="00AA3EBA" w:rsidRDefault="00AA3EBA" w:rsidP="004D12EA">
      <w:pPr>
        <w:rPr>
          <w:color w:val="002060"/>
        </w:rPr>
      </w:pPr>
    </w:p>
    <w:p w14:paraId="1FD3BCD5" w14:textId="77777777" w:rsidR="00AA3EBA" w:rsidRDefault="00AA3EBA" w:rsidP="004D12EA">
      <w:pPr>
        <w:rPr>
          <w:color w:val="002060"/>
        </w:rPr>
      </w:pPr>
    </w:p>
    <w:p w14:paraId="2D4C0072" w14:textId="77777777" w:rsidR="00AA3EBA" w:rsidRDefault="00AA3EBA" w:rsidP="004D12EA">
      <w:pPr>
        <w:rPr>
          <w:color w:val="002060"/>
        </w:rPr>
      </w:pPr>
    </w:p>
    <w:p w14:paraId="693717D8" w14:textId="18FFEDA1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6</w:t>
      </w:r>
    </w:p>
    <w:p w14:paraId="2317A39B" w14:textId="474EE7AF" w:rsidR="004D12EA" w:rsidRDefault="00086757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1B0070" wp14:editId="0704639D">
            <wp:extent cx="5943600" cy="2649855"/>
            <wp:effectExtent l="0" t="0" r="0" b="4445"/>
            <wp:docPr id="571322602" name="Picture 8" descr="A diagram of a circle with a circle and a circle with a circle with a circle with a circle with a circle with a circle with a circle with a circle with a circle with a circle w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322602" name="Picture 8" descr="A diagram of a circle with a circle and a circle with a circle with a circle with a circle with a circle with a circle with a circle with a circle with a circle with a circle with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125F5" w14:textId="5BF03CAD" w:rsidR="004D12EA" w:rsidRDefault="004D12EA" w:rsidP="004D12EA">
      <w:pPr>
        <w:rPr>
          <w:color w:val="002060"/>
        </w:rPr>
      </w:pPr>
      <w:r>
        <w:rPr>
          <w:color w:val="002060"/>
        </w:rPr>
        <w:t>Question 7</w:t>
      </w:r>
    </w:p>
    <w:p w14:paraId="67EA0FED" w14:textId="5F8EA58D" w:rsidR="004D12EA" w:rsidRDefault="00086757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720A1B" wp14:editId="72D0C764">
            <wp:extent cx="5943600" cy="1369695"/>
            <wp:effectExtent l="0" t="0" r="0" b="1905"/>
            <wp:docPr id="2117611959" name="Picture 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611959" name="Picture 9" descr="A screenshot of a math tes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8319D" w14:textId="4E7E3B51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016CB27B" w14:textId="6B79325E" w:rsidR="00086757" w:rsidRDefault="00086757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8E1EEF" wp14:editId="02B027E2">
            <wp:extent cx="5943600" cy="2541905"/>
            <wp:effectExtent l="0" t="0" r="0" b="0"/>
            <wp:docPr id="2084438835" name="Picture 10" descr="A screenshot of a math activ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438835" name="Picture 10" descr="A screenshot of a math activity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08162" w14:textId="77777777" w:rsidR="00AA3EBA" w:rsidRDefault="00AA3EBA" w:rsidP="004D12EA">
      <w:pPr>
        <w:rPr>
          <w:color w:val="002060"/>
        </w:rPr>
      </w:pPr>
    </w:p>
    <w:p w14:paraId="34081649" w14:textId="57B9EFC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9</w:t>
      </w:r>
    </w:p>
    <w:p w14:paraId="6AD1513A" w14:textId="386D19BA" w:rsidR="00731B36" w:rsidRDefault="00086757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C80C7F7" wp14:editId="6A33B9B8">
            <wp:extent cx="5943600" cy="1647825"/>
            <wp:effectExtent l="0" t="0" r="0" b="3175"/>
            <wp:docPr id="1220587352" name="Picture 1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587352" name="Picture 11" descr="A screenshot of a websit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3E10" w14:textId="25C83A9E" w:rsidR="004D12EA" w:rsidRDefault="004D12EA" w:rsidP="004D12EA">
      <w:pPr>
        <w:rPr>
          <w:color w:val="002060"/>
        </w:rPr>
      </w:pPr>
      <w:r>
        <w:rPr>
          <w:color w:val="002060"/>
        </w:rPr>
        <w:t>Question 10</w:t>
      </w:r>
    </w:p>
    <w:p w14:paraId="08B14E55" w14:textId="3DF5906B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B22B4C" wp14:editId="5DBAAFC2">
            <wp:extent cx="5943600" cy="1658620"/>
            <wp:effectExtent l="0" t="0" r="0" b="5080"/>
            <wp:docPr id="2089863924" name="Picture 12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863924" name="Picture 12" descr="A screenshot of a math problem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33939" w14:textId="77777777" w:rsidR="003565C2" w:rsidRDefault="004D12EA" w:rsidP="004D12EA">
      <w:pPr>
        <w:rPr>
          <w:color w:val="002060"/>
        </w:rPr>
      </w:pPr>
      <w:r>
        <w:rPr>
          <w:color w:val="002060"/>
        </w:rPr>
        <w:t>Question 11</w:t>
      </w:r>
    </w:p>
    <w:p w14:paraId="241AF5DF" w14:textId="63172F6C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B1173F" wp14:editId="4C51397C">
            <wp:extent cx="5943600" cy="1390650"/>
            <wp:effectExtent l="0" t="0" r="0" b="6350"/>
            <wp:docPr id="15220294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29413" name="Picture 13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7F36A" w14:textId="77777777" w:rsidR="00AA3EBA" w:rsidRDefault="00AA3EBA" w:rsidP="004D12EA">
      <w:pPr>
        <w:rPr>
          <w:color w:val="002060"/>
        </w:rPr>
      </w:pPr>
    </w:p>
    <w:p w14:paraId="2ED7BD19" w14:textId="3FC37DA5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39A89133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2D73230" wp14:editId="71CDCC5A">
            <wp:extent cx="4723328" cy="1425576"/>
            <wp:effectExtent l="0" t="0" r="1270" b="3175"/>
            <wp:docPr id="1207893426" name="Picture 14" descr="A rectangular object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93426" name="Picture 14" descr="A rectangular object with 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56576" cy="143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00D3" w14:textId="56EBFC3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4A3CEF40" w14:textId="339A00D6" w:rsidR="00731B36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1EF207" wp14:editId="2F83F014">
            <wp:extent cx="5943600" cy="2541270"/>
            <wp:effectExtent l="0" t="0" r="0" b="0"/>
            <wp:docPr id="968427415" name="Picture 15" descr="A screenshot of a math proble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427415" name="Picture 15" descr="A screenshot of a math problem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7DD33" w14:textId="2A549D07" w:rsidR="004D12EA" w:rsidRDefault="004D12EA" w:rsidP="004D12EA">
      <w:pPr>
        <w:rPr>
          <w:color w:val="002060"/>
        </w:rPr>
      </w:pPr>
      <w:r>
        <w:rPr>
          <w:color w:val="002060"/>
        </w:rPr>
        <w:t>Question 14</w:t>
      </w:r>
    </w:p>
    <w:p w14:paraId="2C3DD29B" w14:textId="6D5BEF34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F490AD" wp14:editId="4874DB22">
            <wp:extent cx="5943600" cy="1360805"/>
            <wp:effectExtent l="0" t="0" r="0" b="0"/>
            <wp:docPr id="420602252" name="Picture 16" descr="A close-up of a cir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602252" name="Picture 16" descr="A close-up of a circl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66F915CA" w14:textId="69765196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24D75B" wp14:editId="7E943330">
            <wp:extent cx="5943600" cy="2526665"/>
            <wp:effectExtent l="0" t="0" r="0" b="635"/>
            <wp:docPr id="226808041" name="Picture 17" descr="A diagram of a circle with lines and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808041" name="Picture 17" descr="A diagram of a circle with lines and a triang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20806" w14:textId="77777777" w:rsidR="00AA3EBA" w:rsidRDefault="00AA3EBA" w:rsidP="004D12EA">
      <w:pPr>
        <w:rPr>
          <w:color w:val="002060"/>
        </w:rPr>
      </w:pPr>
    </w:p>
    <w:p w14:paraId="593BFC16" w14:textId="7F2594F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5749BE21" w14:textId="57F6CDB5" w:rsidR="008E6A2F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3E7E48" wp14:editId="56F47121">
            <wp:extent cx="5943600" cy="2575560"/>
            <wp:effectExtent l="0" t="0" r="0" b="2540"/>
            <wp:docPr id="1031679075" name="Picture 18" descr="A screenshot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79075" name="Picture 18" descr="A screenshot of a diagram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AC184" w14:textId="78F12C9F" w:rsidR="004D12EA" w:rsidRDefault="004D12EA" w:rsidP="004D12EA">
      <w:pPr>
        <w:rPr>
          <w:color w:val="002060"/>
        </w:rPr>
      </w:pPr>
      <w:r>
        <w:rPr>
          <w:color w:val="002060"/>
        </w:rPr>
        <w:t>Question 17</w:t>
      </w:r>
    </w:p>
    <w:p w14:paraId="7BA4CA24" w14:textId="5490D023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28DB8D0" wp14:editId="4F7BFF2A">
            <wp:extent cx="5943600" cy="2521585"/>
            <wp:effectExtent l="0" t="0" r="0" b="5715"/>
            <wp:docPr id="1840898617" name="Picture 19" descr="A diagram of a circle with lines and a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898617" name="Picture 19" descr="A diagram of a circle with lines and a rectangl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7E74F" w14:textId="77777777" w:rsidR="00AA3EBA" w:rsidRDefault="00AA3EBA" w:rsidP="004D12EA">
      <w:pPr>
        <w:rPr>
          <w:color w:val="002060"/>
        </w:rPr>
      </w:pPr>
    </w:p>
    <w:p w14:paraId="56EEFA5F" w14:textId="77777777" w:rsidR="00AA3EBA" w:rsidRDefault="00AA3EBA" w:rsidP="004D12EA">
      <w:pPr>
        <w:rPr>
          <w:color w:val="002060"/>
        </w:rPr>
      </w:pPr>
    </w:p>
    <w:p w14:paraId="2F809555" w14:textId="77777777" w:rsidR="00AA3EBA" w:rsidRDefault="00AA3EBA" w:rsidP="004D12EA">
      <w:pPr>
        <w:rPr>
          <w:color w:val="002060"/>
        </w:rPr>
      </w:pPr>
    </w:p>
    <w:p w14:paraId="256B96FB" w14:textId="77777777" w:rsidR="00AA3EBA" w:rsidRDefault="00AA3EBA" w:rsidP="004D12EA">
      <w:pPr>
        <w:rPr>
          <w:color w:val="002060"/>
        </w:rPr>
      </w:pPr>
    </w:p>
    <w:p w14:paraId="32AE3F94" w14:textId="77777777" w:rsidR="00AA3EBA" w:rsidRDefault="00AA3EBA" w:rsidP="004D12EA">
      <w:pPr>
        <w:rPr>
          <w:color w:val="002060"/>
        </w:rPr>
      </w:pPr>
    </w:p>
    <w:p w14:paraId="17C76A2D" w14:textId="77777777" w:rsidR="00AA3EBA" w:rsidRDefault="00AA3EBA" w:rsidP="004D12EA">
      <w:pPr>
        <w:rPr>
          <w:color w:val="002060"/>
        </w:rPr>
      </w:pPr>
    </w:p>
    <w:p w14:paraId="512C9C6C" w14:textId="77777777" w:rsidR="00AA3EBA" w:rsidRDefault="00AA3EBA" w:rsidP="004D12EA">
      <w:pPr>
        <w:rPr>
          <w:color w:val="002060"/>
        </w:rPr>
      </w:pPr>
    </w:p>
    <w:p w14:paraId="56D900E5" w14:textId="77777777" w:rsidR="00AA3EBA" w:rsidRDefault="00AA3EBA" w:rsidP="004D12EA">
      <w:pPr>
        <w:rPr>
          <w:color w:val="002060"/>
        </w:rPr>
      </w:pPr>
    </w:p>
    <w:p w14:paraId="62D8E02F" w14:textId="3779CDC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351D5D91" w14:textId="0092A96A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7A07B9" wp14:editId="350CE57C">
            <wp:extent cx="5943600" cy="2648585"/>
            <wp:effectExtent l="0" t="0" r="0" b="5715"/>
            <wp:docPr id="1569259764" name="Picture 20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259764" name="Picture 20" descr="A screenshot of a math problem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80A1" w14:textId="656FA583" w:rsidR="004D12EA" w:rsidRDefault="004D12EA" w:rsidP="004D12EA">
      <w:pPr>
        <w:rPr>
          <w:color w:val="002060"/>
        </w:rPr>
      </w:pPr>
      <w:r>
        <w:rPr>
          <w:color w:val="002060"/>
        </w:rPr>
        <w:t>Question 19</w:t>
      </w:r>
    </w:p>
    <w:p w14:paraId="4AE88023" w14:textId="1E2233C2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28489C" wp14:editId="02DB3A53">
            <wp:extent cx="5943600" cy="824865"/>
            <wp:effectExtent l="0" t="0" r="0" b="635"/>
            <wp:docPr id="1211296617" name="Picture 2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296617" name="Picture 21" descr="A white square with black text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t>Question 20</w:t>
      </w:r>
    </w:p>
    <w:p w14:paraId="2255DF13" w14:textId="30E548FE" w:rsidR="004D12EA" w:rsidRDefault="003565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72E1076" wp14:editId="5E8B2133">
            <wp:extent cx="5943600" cy="2479675"/>
            <wp:effectExtent l="0" t="0" r="0" b="0"/>
            <wp:docPr id="217743043" name="Picture 22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743043" name="Picture 22" descr="A screenshot of a math test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CFFE2" w14:textId="77777777" w:rsidR="00AA3EBA" w:rsidRDefault="00AA3EBA" w:rsidP="004D12EA">
      <w:pPr>
        <w:rPr>
          <w:color w:val="002060"/>
        </w:rPr>
      </w:pPr>
    </w:p>
    <w:p w14:paraId="53BECAB8" w14:textId="77777777" w:rsidR="00AA3EBA" w:rsidRDefault="00AA3EBA" w:rsidP="004D12EA">
      <w:pPr>
        <w:rPr>
          <w:color w:val="002060"/>
        </w:rPr>
      </w:pPr>
    </w:p>
    <w:p w14:paraId="4C81CD97" w14:textId="77777777" w:rsidR="00AA3EBA" w:rsidRDefault="00AA3EBA" w:rsidP="004D12EA">
      <w:pPr>
        <w:rPr>
          <w:color w:val="002060"/>
        </w:rPr>
      </w:pPr>
    </w:p>
    <w:p w14:paraId="7FFC0FD5" w14:textId="5973DA1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21</w:t>
      </w:r>
    </w:p>
    <w:p w14:paraId="670431E5" w14:textId="70E8FE66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7478E5" wp14:editId="79DE44BD">
            <wp:extent cx="5943600" cy="715010"/>
            <wp:effectExtent l="0" t="0" r="0" b="0"/>
            <wp:docPr id="1191539890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539890" name="Picture 1191539890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CACB" w14:textId="4D5700E3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6F36F1D2" w14:textId="3C19F7C8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438D0C" wp14:editId="4E021008">
            <wp:extent cx="5943600" cy="1111885"/>
            <wp:effectExtent l="0" t="0" r="0" b="5715"/>
            <wp:docPr id="1019397229" name="Picture 24" descr="A math equations and formula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397229" name="Picture 24" descr="A math equations and formulas&#10;&#10;Description automatically generated with medium confidenc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41364" w14:textId="013281E7" w:rsidR="004D12EA" w:rsidRDefault="004D12EA" w:rsidP="004D12EA">
      <w:pPr>
        <w:rPr>
          <w:color w:val="002060"/>
        </w:rPr>
      </w:pPr>
      <w:r>
        <w:rPr>
          <w:color w:val="002060"/>
        </w:rPr>
        <w:t>Question 23</w:t>
      </w:r>
    </w:p>
    <w:p w14:paraId="6AA4C44F" w14:textId="0D8C4F2F" w:rsidR="008E6A2F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AC68481" wp14:editId="511B962B">
            <wp:extent cx="5943600" cy="692785"/>
            <wp:effectExtent l="0" t="0" r="0" b="5715"/>
            <wp:docPr id="11595051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50512" name="Picture 11595051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B797C" w14:textId="1A858FAD" w:rsidR="004D12EA" w:rsidRDefault="004D12EA" w:rsidP="004D12EA">
      <w:pPr>
        <w:rPr>
          <w:color w:val="002060"/>
        </w:rPr>
      </w:pPr>
      <w:r>
        <w:rPr>
          <w:color w:val="002060"/>
        </w:rPr>
        <w:t>Question 24</w:t>
      </w:r>
    </w:p>
    <w:p w14:paraId="61704FA7" w14:textId="347792CE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A47AB38" wp14:editId="01F42184">
            <wp:extent cx="5943600" cy="932815"/>
            <wp:effectExtent l="0" t="0" r="0" b="0"/>
            <wp:docPr id="114071082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710821" name="Picture 114071082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4F04A" w14:textId="10E593C7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1D830A8C" w14:textId="676F30F0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B548AC" wp14:editId="766AF4F0">
            <wp:extent cx="5943600" cy="1166495"/>
            <wp:effectExtent l="0" t="0" r="0" b="1905"/>
            <wp:docPr id="1643682243" name="Picture 27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682243" name="Picture 27" descr="A close-up of a white background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59BD7" w14:textId="77777777" w:rsidR="00AA3EBA" w:rsidRDefault="00AA3EBA" w:rsidP="004D12EA">
      <w:pPr>
        <w:rPr>
          <w:color w:val="002060"/>
        </w:rPr>
      </w:pPr>
    </w:p>
    <w:p w14:paraId="20048ACC" w14:textId="77777777" w:rsidR="00AA3EBA" w:rsidRDefault="00AA3EBA" w:rsidP="004D12EA">
      <w:pPr>
        <w:rPr>
          <w:color w:val="002060"/>
        </w:rPr>
      </w:pPr>
    </w:p>
    <w:p w14:paraId="5D06CF12" w14:textId="77777777" w:rsidR="00AA3EBA" w:rsidRDefault="00AA3EBA" w:rsidP="004D12EA">
      <w:pPr>
        <w:rPr>
          <w:color w:val="002060"/>
        </w:rPr>
      </w:pPr>
    </w:p>
    <w:p w14:paraId="44A89063" w14:textId="77777777" w:rsidR="00AA3EBA" w:rsidRDefault="00AA3EBA" w:rsidP="004D12EA">
      <w:pPr>
        <w:rPr>
          <w:color w:val="002060"/>
        </w:rPr>
      </w:pPr>
    </w:p>
    <w:p w14:paraId="5BE007DE" w14:textId="77777777" w:rsidR="00AA3EBA" w:rsidRDefault="00AA3EBA" w:rsidP="004D12EA">
      <w:pPr>
        <w:rPr>
          <w:color w:val="002060"/>
        </w:rPr>
      </w:pPr>
    </w:p>
    <w:p w14:paraId="2F8BAB32" w14:textId="11B8068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26</w:t>
      </w:r>
    </w:p>
    <w:p w14:paraId="1C336F83" w14:textId="3BC649B5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106771A" wp14:editId="30B4A515">
            <wp:extent cx="5943600" cy="2562860"/>
            <wp:effectExtent l="0" t="0" r="0" b="2540"/>
            <wp:docPr id="1022461766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461766" name="Picture 28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DEA7E" w14:textId="376CFB63" w:rsidR="008E6A2F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5F2ABE3B" w14:textId="34A8D192" w:rsidR="008E6A2F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7C9BE4" wp14:editId="4BF626FC">
            <wp:extent cx="5943600" cy="699135"/>
            <wp:effectExtent l="0" t="0" r="0" b="0"/>
            <wp:docPr id="36278618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786189" name="Picture 362786189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81A" w14:textId="07799A8D" w:rsidR="004D12EA" w:rsidRDefault="004D12EA" w:rsidP="004D12EA">
      <w:pPr>
        <w:rPr>
          <w:color w:val="002060"/>
        </w:rPr>
      </w:pPr>
      <w:r>
        <w:rPr>
          <w:color w:val="002060"/>
        </w:rPr>
        <w:t>Question 28</w:t>
      </w:r>
    </w:p>
    <w:p w14:paraId="5946F32D" w14:textId="7B0BF0AA" w:rsidR="004D12EA" w:rsidRDefault="009D3239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1CAD69" wp14:editId="12100DB7">
            <wp:extent cx="5943600" cy="805815"/>
            <wp:effectExtent l="0" t="0" r="0" b="0"/>
            <wp:docPr id="2011112371" name="Picture 3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112371" name="Picture 30" descr="A white square with black text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t>Question 29</w:t>
      </w:r>
    </w:p>
    <w:p w14:paraId="50DE317E" w14:textId="28BD2739" w:rsidR="004D12EA" w:rsidRDefault="001455C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96849B" wp14:editId="6716CC97">
            <wp:extent cx="5943600" cy="1510030"/>
            <wp:effectExtent l="0" t="0" r="0" b="1270"/>
            <wp:docPr id="1639862411" name="Picture 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862411" name="Picture 3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C5CE0" w14:textId="77777777" w:rsidR="00AA3EBA" w:rsidRDefault="00AA3EBA" w:rsidP="004D12EA">
      <w:pPr>
        <w:rPr>
          <w:color w:val="002060"/>
        </w:rPr>
      </w:pPr>
    </w:p>
    <w:p w14:paraId="0486944D" w14:textId="77777777" w:rsidR="00AA3EBA" w:rsidRDefault="00AA3EBA" w:rsidP="004D12EA">
      <w:pPr>
        <w:rPr>
          <w:color w:val="002060"/>
        </w:rPr>
      </w:pPr>
    </w:p>
    <w:p w14:paraId="5E7B8662" w14:textId="77777777" w:rsidR="00AA3EBA" w:rsidRDefault="00AA3EBA" w:rsidP="004D12EA">
      <w:pPr>
        <w:rPr>
          <w:color w:val="002060"/>
        </w:rPr>
      </w:pPr>
    </w:p>
    <w:p w14:paraId="42624877" w14:textId="39F3F14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30</w:t>
      </w:r>
    </w:p>
    <w:p w14:paraId="6C05823D" w14:textId="76B77917" w:rsidR="004D12EA" w:rsidRDefault="00513DA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AD65C2" wp14:editId="737ABA35">
            <wp:extent cx="5943600" cy="2525395"/>
            <wp:effectExtent l="0" t="0" r="0" b="1905"/>
            <wp:docPr id="483339992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339992" name="Picture 32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76B3D9B" w14:textId="1EA1E558" w:rsidR="004D12EA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E8241B" wp14:editId="1D334575">
            <wp:extent cx="5943600" cy="1036320"/>
            <wp:effectExtent l="0" t="0" r="0" b="5080"/>
            <wp:docPr id="52066410" name="Picture 33" descr="A screenshot of a whit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66410" name="Picture 33" descr="A screenshot of a white and black text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28606" w14:textId="377132FC" w:rsidR="004D12EA" w:rsidRDefault="004D12EA" w:rsidP="004D12EA">
      <w:pPr>
        <w:rPr>
          <w:color w:val="002060"/>
        </w:rPr>
      </w:pPr>
      <w:r>
        <w:rPr>
          <w:color w:val="002060"/>
        </w:rPr>
        <w:t>Question 32</w:t>
      </w:r>
    </w:p>
    <w:p w14:paraId="63D6DDD4" w14:textId="69F58A90" w:rsidR="008E6A2F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D198D9" wp14:editId="6C9CDBE2">
            <wp:extent cx="5943600" cy="699135"/>
            <wp:effectExtent l="0" t="0" r="0" b="0"/>
            <wp:docPr id="71355494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554941" name="Picture 71355494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754BE" w14:textId="70B3A00F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2A46FD0B" w14:textId="0200BBC9" w:rsidR="001455C4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130C324" wp14:editId="51326375">
            <wp:extent cx="5943600" cy="1356995"/>
            <wp:effectExtent l="0" t="0" r="0" b="1905"/>
            <wp:docPr id="1748317982" name="Picture 35" descr="A close-up of a symb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317982" name="Picture 35" descr="A close-up of a symbol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86F0C" w14:textId="77777777" w:rsidR="00AA3EBA" w:rsidRDefault="00AA3EBA" w:rsidP="004D12EA">
      <w:pPr>
        <w:rPr>
          <w:color w:val="002060"/>
        </w:rPr>
      </w:pPr>
    </w:p>
    <w:p w14:paraId="4E334CAE" w14:textId="77777777" w:rsidR="00AA3EBA" w:rsidRDefault="00AA3EBA" w:rsidP="004D12EA">
      <w:pPr>
        <w:rPr>
          <w:color w:val="002060"/>
        </w:rPr>
      </w:pPr>
    </w:p>
    <w:p w14:paraId="36ACE173" w14:textId="77777777" w:rsidR="00AA3EBA" w:rsidRDefault="00AA3EBA" w:rsidP="004D12EA">
      <w:pPr>
        <w:rPr>
          <w:color w:val="002060"/>
        </w:rPr>
      </w:pPr>
    </w:p>
    <w:p w14:paraId="13A8308C" w14:textId="21117B1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6170D1DC" w14:textId="063A3620" w:rsidR="004D12EA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3B13F7" wp14:editId="36585C34">
            <wp:extent cx="5943600" cy="1224280"/>
            <wp:effectExtent l="0" t="0" r="0" b="0"/>
            <wp:docPr id="709587802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587802" name="Picture 36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F17A" w14:textId="40F963B0" w:rsidR="004D12EA" w:rsidRDefault="004D12EA" w:rsidP="004D12EA">
      <w:pPr>
        <w:rPr>
          <w:color w:val="002060"/>
        </w:rPr>
      </w:pPr>
      <w:r>
        <w:rPr>
          <w:color w:val="002060"/>
        </w:rPr>
        <w:t>Question 35</w:t>
      </w:r>
    </w:p>
    <w:p w14:paraId="5A687E12" w14:textId="3F03F7CA" w:rsidR="004D12EA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45DD26" wp14:editId="1B9B0921">
            <wp:extent cx="5943600" cy="1557020"/>
            <wp:effectExtent l="0" t="0" r="0" b="5080"/>
            <wp:docPr id="1997528909" name="Picture 37" descr="A triangle with a point and a poi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528909" name="Picture 37" descr="A triangle with a point and a point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17187675" w:rsidR="004D12EA" w:rsidRDefault="00A6613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0852BF7" wp14:editId="361C6A2D">
            <wp:extent cx="5943600" cy="1603375"/>
            <wp:effectExtent l="0" t="0" r="0" b="0"/>
            <wp:docPr id="625268525" name="Picture 38" descr="A triangle with a triangle and a triangle with a triangle and a triangle with a triangle and a triangle with a triangle and a triangle with a triangle and a triangle with a triangle and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268525" name="Picture 38" descr="A triangle with a triangle and a triangle with a triangle and a triangle with a triangle and a triangle with a triangle and a triangle with a triangle and a triangle with a triangle and a triangl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9465" w14:textId="2B247B71" w:rsidR="004D12EA" w:rsidRDefault="004D12EA" w:rsidP="004D12EA">
      <w:pPr>
        <w:rPr>
          <w:color w:val="002060"/>
        </w:rPr>
      </w:pPr>
      <w:r>
        <w:rPr>
          <w:color w:val="002060"/>
        </w:rPr>
        <w:t>Question 37</w:t>
      </w:r>
    </w:p>
    <w:p w14:paraId="4BB8707E" w14:textId="301DDC7E" w:rsidR="004D12EA" w:rsidRDefault="001B3C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4A09F99" wp14:editId="3FD34C64">
            <wp:extent cx="5943600" cy="1131570"/>
            <wp:effectExtent l="0" t="0" r="0" b="0"/>
            <wp:docPr id="1372218661" name="Picture 39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218661" name="Picture 39" descr="A white background with black text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BCB23" w14:textId="77777777" w:rsidR="00AA3EBA" w:rsidRDefault="00AA3EBA" w:rsidP="004D12EA">
      <w:pPr>
        <w:rPr>
          <w:color w:val="002060"/>
        </w:rPr>
      </w:pPr>
    </w:p>
    <w:p w14:paraId="34C6C571" w14:textId="77777777" w:rsidR="00AA3EBA" w:rsidRDefault="00AA3EBA" w:rsidP="004D12EA">
      <w:pPr>
        <w:rPr>
          <w:color w:val="002060"/>
        </w:rPr>
      </w:pPr>
    </w:p>
    <w:p w14:paraId="0BC7CAC7" w14:textId="77777777" w:rsidR="00AA3EBA" w:rsidRDefault="00AA3EBA" w:rsidP="004D12EA">
      <w:pPr>
        <w:rPr>
          <w:color w:val="002060"/>
        </w:rPr>
      </w:pPr>
    </w:p>
    <w:p w14:paraId="067DDD0B" w14:textId="48915DC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2595AD30" w14:textId="35B5ED78" w:rsidR="004D12EA" w:rsidRDefault="001B3C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63DDA7" wp14:editId="167C2DAB">
            <wp:extent cx="5943600" cy="992505"/>
            <wp:effectExtent l="0" t="0" r="0" b="0"/>
            <wp:docPr id="950115203" name="Picture 40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115203" name="Picture 40" descr="A screenshot of a white background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1B54F054" w14:textId="402DBE62" w:rsidR="004D12EA" w:rsidRDefault="001B3CC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ED91FE" wp14:editId="032736C5">
            <wp:extent cx="5943600" cy="1391285"/>
            <wp:effectExtent l="0" t="0" r="0" b="5715"/>
            <wp:docPr id="1902868310" name="Picture 4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868310" name="Picture 4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CF60A" w14:textId="287EE8E4" w:rsidR="004D12EA" w:rsidRDefault="004D12EA" w:rsidP="004D12EA">
      <w:pPr>
        <w:rPr>
          <w:color w:val="002060"/>
        </w:rPr>
      </w:pPr>
      <w:r>
        <w:rPr>
          <w:color w:val="002060"/>
        </w:rPr>
        <w:t>Question 40</w:t>
      </w:r>
    </w:p>
    <w:p w14:paraId="17D23EFC" w14:textId="1C8B294F" w:rsidR="004D12EA" w:rsidRDefault="005E67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BC6C68" wp14:editId="3AC70CC9">
            <wp:extent cx="5943600" cy="2491740"/>
            <wp:effectExtent l="0" t="0" r="0" b="0"/>
            <wp:docPr id="1416353023" name="Picture 42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353023" name="Picture 42" descr="A diagram of a triangl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A6799" w14:textId="77777777" w:rsidR="00AA3EBA" w:rsidRDefault="00AA3EBA" w:rsidP="004D12EA">
      <w:pPr>
        <w:rPr>
          <w:color w:val="002060"/>
        </w:rPr>
      </w:pPr>
    </w:p>
    <w:p w14:paraId="7BAD3437" w14:textId="77777777" w:rsidR="00AA3EBA" w:rsidRDefault="00AA3EBA" w:rsidP="004D12EA">
      <w:pPr>
        <w:rPr>
          <w:color w:val="002060"/>
        </w:rPr>
      </w:pPr>
    </w:p>
    <w:p w14:paraId="5DC9092F" w14:textId="77777777" w:rsidR="00AA3EBA" w:rsidRDefault="00AA3EBA" w:rsidP="004D12EA">
      <w:pPr>
        <w:rPr>
          <w:color w:val="002060"/>
        </w:rPr>
      </w:pPr>
    </w:p>
    <w:p w14:paraId="2D2E8B9E" w14:textId="77777777" w:rsidR="00AA3EBA" w:rsidRDefault="00AA3EBA" w:rsidP="004D12EA">
      <w:pPr>
        <w:rPr>
          <w:color w:val="002060"/>
        </w:rPr>
      </w:pPr>
    </w:p>
    <w:p w14:paraId="6CB4D92B" w14:textId="77777777" w:rsidR="00AA3EBA" w:rsidRDefault="00AA3EBA" w:rsidP="004D12EA">
      <w:pPr>
        <w:rPr>
          <w:color w:val="002060"/>
        </w:rPr>
      </w:pPr>
    </w:p>
    <w:p w14:paraId="17923149" w14:textId="77777777" w:rsidR="00AA3EBA" w:rsidRDefault="00AA3EBA" w:rsidP="004D12EA">
      <w:pPr>
        <w:rPr>
          <w:color w:val="002060"/>
        </w:rPr>
      </w:pPr>
    </w:p>
    <w:p w14:paraId="731C01E0" w14:textId="77777777" w:rsidR="00AA3EBA" w:rsidRDefault="00AA3EBA" w:rsidP="004D12EA">
      <w:pPr>
        <w:rPr>
          <w:color w:val="002060"/>
        </w:rPr>
      </w:pPr>
    </w:p>
    <w:p w14:paraId="27D74180" w14:textId="5E796B73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41</w:t>
      </w:r>
    </w:p>
    <w:p w14:paraId="47BA747A" w14:textId="09C59446" w:rsidR="008E6A2F" w:rsidRDefault="005E67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D60756" wp14:editId="7F198CE0">
            <wp:extent cx="5943600" cy="2518410"/>
            <wp:effectExtent l="0" t="0" r="0" b="0"/>
            <wp:docPr id="267621693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21693" name="Picture 43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59D3A" w14:textId="6EE0BAAC" w:rsidR="004D12EA" w:rsidRDefault="004D12EA" w:rsidP="004D12EA">
      <w:pPr>
        <w:rPr>
          <w:color w:val="002060"/>
        </w:rPr>
      </w:pPr>
      <w:r>
        <w:rPr>
          <w:color w:val="002060"/>
        </w:rPr>
        <w:t>Question 42</w:t>
      </w:r>
    </w:p>
    <w:p w14:paraId="5F756B01" w14:textId="3250A84A" w:rsidR="004D12EA" w:rsidRDefault="002765E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B54E22B" wp14:editId="382F6970">
            <wp:extent cx="5943600" cy="2508250"/>
            <wp:effectExtent l="0" t="0" r="0" b="6350"/>
            <wp:docPr id="1872721205" name="Picture 44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721205" name="Picture 44" descr="A screenshot of a math test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92972" w14:textId="7EFCFEEE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6155CA4A" w14:textId="500D42DE" w:rsidR="004D12EA" w:rsidRDefault="002765E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CB1498" wp14:editId="0171D891">
            <wp:extent cx="5943600" cy="1135380"/>
            <wp:effectExtent l="0" t="0" r="0" b="0"/>
            <wp:docPr id="1209460091" name="Picture 45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460091" name="Picture 45" descr="A screenshot of a math test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179A7" w14:textId="77777777" w:rsidR="00AA3EBA" w:rsidRDefault="00AA3EBA" w:rsidP="004D12EA">
      <w:pPr>
        <w:rPr>
          <w:color w:val="002060"/>
        </w:rPr>
      </w:pPr>
    </w:p>
    <w:p w14:paraId="0FCDE7E5" w14:textId="77777777" w:rsidR="00AA3EBA" w:rsidRDefault="00AA3EBA" w:rsidP="004D12EA">
      <w:pPr>
        <w:rPr>
          <w:color w:val="002060"/>
        </w:rPr>
      </w:pPr>
    </w:p>
    <w:p w14:paraId="78997925" w14:textId="3AD4C67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74AA0A85" w14:textId="4986E724" w:rsidR="004D12EA" w:rsidRDefault="002765E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75E34DB" wp14:editId="595D7FE7">
            <wp:extent cx="5943600" cy="1035685"/>
            <wp:effectExtent l="0" t="0" r="0" b="5715"/>
            <wp:docPr id="622789343" name="Picture 46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789343" name="Picture 46" descr="A screenshot of a math game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C682" w14:textId="0EEA1538" w:rsidR="004D12EA" w:rsidRDefault="004D12EA" w:rsidP="004D12EA">
      <w:pPr>
        <w:rPr>
          <w:color w:val="002060"/>
        </w:rPr>
      </w:pPr>
      <w:r>
        <w:rPr>
          <w:color w:val="002060"/>
        </w:rPr>
        <w:t>Question 45</w:t>
      </w:r>
    </w:p>
    <w:p w14:paraId="485CA180" w14:textId="4FE02FFD" w:rsidR="008E6A2F" w:rsidRDefault="002765E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69DED86" wp14:editId="7720384F">
            <wp:extent cx="5943600" cy="2572385"/>
            <wp:effectExtent l="0" t="0" r="0" b="5715"/>
            <wp:docPr id="1968152953" name="Picture 4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152953" name="Picture 47" descr="A screenshot of a math test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B7FD" w14:textId="4836D9C3" w:rsidR="004D12EA" w:rsidRDefault="004D12EA" w:rsidP="004D12EA">
      <w:pPr>
        <w:rPr>
          <w:color w:val="002060"/>
        </w:rPr>
      </w:pPr>
      <w:r>
        <w:rPr>
          <w:color w:val="002060"/>
        </w:rPr>
        <w:t>Question 46</w:t>
      </w:r>
    </w:p>
    <w:p w14:paraId="447F3A73" w14:textId="3A8CAE8E" w:rsidR="004D12EA" w:rsidRDefault="00AC015C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115481" wp14:editId="551FBF90">
            <wp:extent cx="5943600" cy="2510155"/>
            <wp:effectExtent l="0" t="0" r="0" b="4445"/>
            <wp:docPr id="1185116600" name="Picture 4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116600" name="Picture 48" descr="A screenshot of a math problem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DFE62" w14:textId="77777777" w:rsidR="00AA3EBA" w:rsidRDefault="00AA3EBA" w:rsidP="004D12EA">
      <w:pPr>
        <w:rPr>
          <w:color w:val="002060"/>
        </w:rPr>
      </w:pPr>
    </w:p>
    <w:p w14:paraId="69428E29" w14:textId="77777777" w:rsidR="00AA3EBA" w:rsidRDefault="00AA3EBA" w:rsidP="004D12EA">
      <w:pPr>
        <w:rPr>
          <w:color w:val="002060"/>
        </w:rPr>
      </w:pPr>
    </w:p>
    <w:p w14:paraId="652389E2" w14:textId="36F4D2AA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47</w:t>
      </w:r>
    </w:p>
    <w:p w14:paraId="27337F65" w14:textId="5A7F8C48" w:rsidR="00227A5B" w:rsidRDefault="00AC015C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20E799A" wp14:editId="501090DD">
            <wp:extent cx="5943600" cy="2485390"/>
            <wp:effectExtent l="0" t="0" r="0" b="3810"/>
            <wp:docPr id="230530636" name="Picture 4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30636" name="Picture 49" descr="A screenshot of a math test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C72E3" w14:textId="6FF5217D" w:rsidR="008E6A2F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4157F62B" w14:textId="4BB5BC93" w:rsidR="008E6A2F" w:rsidRDefault="00AC015C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1043B9" wp14:editId="00F99305">
            <wp:extent cx="5943600" cy="1141095"/>
            <wp:effectExtent l="0" t="0" r="0" b="1905"/>
            <wp:docPr id="77743236" name="Picture 50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43236" name="Picture 50" descr="A screenshot of a white page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B80D7" w14:textId="6DCF3603" w:rsidR="004D12EA" w:rsidRDefault="004D12EA" w:rsidP="004D12EA">
      <w:pPr>
        <w:rPr>
          <w:color w:val="002060"/>
        </w:rPr>
      </w:pPr>
      <w:r>
        <w:rPr>
          <w:color w:val="002060"/>
        </w:rPr>
        <w:t>Question 49</w:t>
      </w:r>
    </w:p>
    <w:p w14:paraId="2A3C00D5" w14:textId="6505B7DC" w:rsidR="004D12EA" w:rsidRDefault="00AC015C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6B5EBF" wp14:editId="3779F327">
            <wp:extent cx="5943600" cy="1028065"/>
            <wp:effectExtent l="0" t="0" r="0" b="635"/>
            <wp:docPr id="490244491" name="Picture 51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244491" name="Picture 51" descr="A screenshot of a white box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AEA40" w14:textId="73962A8D" w:rsidR="004D12EA" w:rsidRDefault="004D12EA" w:rsidP="004D12EA">
      <w:pPr>
        <w:rPr>
          <w:color w:val="002060"/>
        </w:rPr>
      </w:pPr>
      <w:r>
        <w:rPr>
          <w:color w:val="002060"/>
        </w:rPr>
        <w:t>Question 50</w:t>
      </w:r>
    </w:p>
    <w:p w14:paraId="723C852B" w14:textId="69756B90" w:rsidR="001D546D" w:rsidRPr="004D12EA" w:rsidRDefault="00AC015C" w:rsidP="004D12EA">
      <w:r>
        <w:rPr>
          <w:noProof/>
        </w:rPr>
        <w:drawing>
          <wp:inline distT="0" distB="0" distL="0" distR="0" wp14:anchorId="58AC73BD" wp14:editId="0DFB3F93">
            <wp:extent cx="5943600" cy="1017270"/>
            <wp:effectExtent l="0" t="0" r="0" b="0"/>
            <wp:docPr id="1219777000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777000" name="Picture 52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33A96B" w14:textId="77777777" w:rsidR="00A37645" w:rsidRDefault="00A37645" w:rsidP="001604A4">
      <w:r>
        <w:separator/>
      </w:r>
    </w:p>
    <w:p w14:paraId="56F72D8F" w14:textId="77777777" w:rsidR="00A37645" w:rsidRDefault="00A37645"/>
  </w:endnote>
  <w:endnote w:type="continuationSeparator" w:id="0">
    <w:p w14:paraId="66B8DCEE" w14:textId="77777777" w:rsidR="00A37645" w:rsidRDefault="00A37645" w:rsidP="001604A4">
      <w:r>
        <w:continuationSeparator/>
      </w:r>
    </w:p>
    <w:p w14:paraId="5D007B63" w14:textId="77777777" w:rsidR="00A37645" w:rsidRDefault="00A3764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15ECDE5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16B0B811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F81D72" w14:textId="77777777" w:rsidR="00A37645" w:rsidRDefault="00A37645" w:rsidP="001604A4">
      <w:r>
        <w:separator/>
      </w:r>
    </w:p>
    <w:p w14:paraId="248E54E4" w14:textId="77777777" w:rsidR="00A37645" w:rsidRDefault="00A37645"/>
  </w:footnote>
  <w:footnote w:type="continuationSeparator" w:id="0">
    <w:p w14:paraId="6424B884" w14:textId="77777777" w:rsidR="00A37645" w:rsidRDefault="00A37645" w:rsidP="001604A4">
      <w:r>
        <w:continuationSeparator/>
      </w:r>
    </w:p>
    <w:p w14:paraId="6FC77D29" w14:textId="77777777" w:rsidR="00A37645" w:rsidRDefault="00A3764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5D83FD" w14:textId="58C4CC5A" w:rsidR="00455928" w:rsidRDefault="00DC14AB" w:rsidP="006D483C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0E028308" w:rsidR="002B5591" w:rsidRPr="00B90A74" w:rsidRDefault="006D483C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Geometry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" fillcolor="#100f78" stroked="f" strokeweight=".25pt">
              <v:shadow on="t" color="black" opacity=".25" origin=",.5" offset="-.27569mm,.64947mm"/>
              <v:textbox>
                <w:txbxContent>
                  <w:p w14:paraId="5359E7D3" w14:textId="0E028308" w:rsidR="002B5591" w:rsidRPr="00B90A74" w:rsidRDefault="006D483C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Geometry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  <w:r w:rsidR="006A56DD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757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55C4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3CC2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5EB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5C2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DA6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6793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3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2B9C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239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645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3E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3EBA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15C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8FE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4C6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64D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8077FD"/>
    <w:rsid w:val="00907256"/>
    <w:rsid w:val="009B2F08"/>
    <w:rsid w:val="009B7A52"/>
    <w:rsid w:val="009C7612"/>
    <w:rsid w:val="00AB4552"/>
    <w:rsid w:val="00B15E0B"/>
    <w:rsid w:val="00B34A81"/>
    <w:rsid w:val="00B834FF"/>
    <w:rsid w:val="00CB4DFE"/>
    <w:rsid w:val="00CE29CA"/>
    <w:rsid w:val="00D96285"/>
    <w:rsid w:val="00DB1F28"/>
    <w:rsid w:val="00DE3DE3"/>
    <w:rsid w:val="00DF0E17"/>
    <w:rsid w:val="00E13EF6"/>
    <w:rsid w:val="00E367BD"/>
    <w:rsid w:val="00E47F63"/>
    <w:rsid w:val="00E51600"/>
    <w:rsid w:val="00EB79CC"/>
    <w:rsid w:val="00F27BDD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5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10</TotalTime>
  <Pages>15</Pages>
  <Words>110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736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</dc:title>
  <dc:subject>Sample Exam</dc:subject>
  <dc:creator>Edgenuity</dc:creator>
  <cp:lastModifiedBy>Sarah Busby</cp:lastModifiedBy>
  <cp:revision>16</cp:revision>
  <cp:lastPrinted>2020-06-17T18:19:00Z</cp:lastPrinted>
  <dcterms:created xsi:type="dcterms:W3CDTF">2024-10-10T17:48:00Z</dcterms:created>
  <dcterms:modified xsi:type="dcterms:W3CDTF">2024-10-10T22:27:00Z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