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F7ED25" w14:textId="1C51C46D" w:rsidR="004D12EA" w:rsidRPr="00731B36" w:rsidRDefault="004D12EA" w:rsidP="004D12EA">
      <w:pPr>
        <w:rPr>
          <w:b/>
          <w:bCs/>
          <w:color w:val="002060"/>
        </w:rPr>
      </w:pPr>
      <w:r>
        <w:rPr>
          <w:color w:val="002060"/>
        </w:rPr>
        <w:t>Question 1</w:t>
      </w:r>
    </w:p>
    <w:p w14:paraId="07016F7D" w14:textId="40A49E2C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654E16B" wp14:editId="01A9F796">
            <wp:extent cx="5943600" cy="1823720"/>
            <wp:effectExtent l="0" t="0" r="0" b="5080"/>
            <wp:docPr id="1006622670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622670" name="Picture 3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293C8" w14:textId="4B5C7649" w:rsidR="004D12EA" w:rsidRPr="00731B36" w:rsidRDefault="004D12EA" w:rsidP="004D12EA">
      <w:pPr>
        <w:rPr>
          <w:color w:val="002060"/>
        </w:rPr>
      </w:pPr>
      <w:r>
        <w:rPr>
          <w:color w:val="002060"/>
        </w:rPr>
        <w:t>Question 2</w:t>
      </w:r>
    </w:p>
    <w:p w14:paraId="10DBCC06" w14:textId="09BDBB13" w:rsidR="004D12EA" w:rsidRDefault="000F70F6" w:rsidP="004D12EA">
      <w:r>
        <w:rPr>
          <w:noProof/>
        </w:rPr>
        <w:drawing>
          <wp:inline distT="0" distB="0" distL="0" distR="0" wp14:anchorId="4EBE6ECA" wp14:editId="689099C4">
            <wp:extent cx="5943600" cy="2353945"/>
            <wp:effectExtent l="0" t="0" r="0" b="0"/>
            <wp:docPr id="1102386502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386502" name="Picture 4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5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3A6A3" w14:textId="17996FC8" w:rsidR="004D12EA" w:rsidRPr="000B0ADB" w:rsidRDefault="004D12EA" w:rsidP="004D12EA">
      <w:pPr>
        <w:rPr>
          <w:color w:val="002060"/>
        </w:rPr>
      </w:pPr>
      <w:r>
        <w:rPr>
          <w:color w:val="002060"/>
        </w:rPr>
        <w:t>Question 3</w:t>
      </w:r>
    </w:p>
    <w:p w14:paraId="507CC169" w14:textId="1C23BB54" w:rsidR="004D12EA" w:rsidRDefault="000F70F6" w:rsidP="004D12EA">
      <w:r>
        <w:rPr>
          <w:noProof/>
        </w:rPr>
        <w:drawing>
          <wp:inline distT="0" distB="0" distL="0" distR="0" wp14:anchorId="21D63C84" wp14:editId="176E9269">
            <wp:extent cx="5943600" cy="1960245"/>
            <wp:effectExtent l="0" t="0" r="0" b="0"/>
            <wp:docPr id="559823424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823424" name="Picture 5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E5F4E" w14:textId="77777777" w:rsidR="00E572A7" w:rsidRDefault="00E572A7" w:rsidP="004D12EA">
      <w:pPr>
        <w:rPr>
          <w:color w:val="002060"/>
        </w:rPr>
      </w:pPr>
    </w:p>
    <w:p w14:paraId="6E3BCB9B" w14:textId="77777777" w:rsidR="00E572A7" w:rsidRDefault="00E572A7" w:rsidP="004D12EA">
      <w:pPr>
        <w:rPr>
          <w:color w:val="002060"/>
        </w:rPr>
      </w:pPr>
    </w:p>
    <w:p w14:paraId="4600FBDA" w14:textId="423B0BAD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</w:t>
      </w:r>
    </w:p>
    <w:p w14:paraId="4B4EF852" w14:textId="3A53830B" w:rsidR="00731B36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0D71C4F" wp14:editId="3C57665F">
            <wp:extent cx="5943600" cy="1945640"/>
            <wp:effectExtent l="0" t="0" r="0" b="0"/>
            <wp:docPr id="141618402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184026" name="Picture 6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7FEDA" w14:textId="5D0D30DB" w:rsidR="004D12EA" w:rsidRDefault="004D12EA" w:rsidP="004D12EA">
      <w:pPr>
        <w:rPr>
          <w:color w:val="002060"/>
        </w:rPr>
      </w:pPr>
      <w:r>
        <w:rPr>
          <w:color w:val="002060"/>
        </w:rPr>
        <w:t>Question 5</w:t>
      </w:r>
    </w:p>
    <w:p w14:paraId="568A3ED6" w14:textId="35E17AB4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62D1AE4" wp14:editId="1E78AF8A">
            <wp:extent cx="5943600" cy="1675765"/>
            <wp:effectExtent l="0" t="0" r="0" b="635"/>
            <wp:docPr id="1911375602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375602" name="Picture 7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717D8" w14:textId="3EEF9CCE" w:rsidR="004D12EA" w:rsidRDefault="004D12EA" w:rsidP="004D12EA">
      <w:pPr>
        <w:rPr>
          <w:color w:val="002060"/>
        </w:rPr>
      </w:pPr>
      <w:r>
        <w:rPr>
          <w:color w:val="002060"/>
        </w:rPr>
        <w:t>Question 6</w:t>
      </w:r>
    </w:p>
    <w:p w14:paraId="2317A39B" w14:textId="05D89631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106902B" wp14:editId="573B3B34">
            <wp:extent cx="5943600" cy="1964690"/>
            <wp:effectExtent l="0" t="0" r="0" b="3810"/>
            <wp:docPr id="1224978719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978719" name="Picture 8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0617F" w14:textId="77777777" w:rsidR="00E572A7" w:rsidRDefault="00E572A7" w:rsidP="004D12EA">
      <w:pPr>
        <w:rPr>
          <w:color w:val="002060"/>
        </w:rPr>
      </w:pPr>
    </w:p>
    <w:p w14:paraId="3393636D" w14:textId="77777777" w:rsidR="00E572A7" w:rsidRDefault="00E572A7" w:rsidP="004D12EA">
      <w:pPr>
        <w:rPr>
          <w:color w:val="002060"/>
        </w:rPr>
      </w:pPr>
    </w:p>
    <w:p w14:paraId="76C07A00" w14:textId="77777777" w:rsidR="00E572A7" w:rsidRDefault="00E572A7" w:rsidP="004D12EA">
      <w:pPr>
        <w:rPr>
          <w:color w:val="002060"/>
        </w:rPr>
      </w:pPr>
    </w:p>
    <w:p w14:paraId="7DA1F9F2" w14:textId="77777777" w:rsidR="00E572A7" w:rsidRDefault="00E572A7" w:rsidP="004D12EA">
      <w:pPr>
        <w:rPr>
          <w:color w:val="002060"/>
        </w:rPr>
      </w:pPr>
    </w:p>
    <w:p w14:paraId="6B856218" w14:textId="71524EB2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7</w:t>
      </w:r>
    </w:p>
    <w:p w14:paraId="67EA0FED" w14:textId="7EA23D6D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11B78F5" wp14:editId="3E36007C">
            <wp:extent cx="5943600" cy="2506980"/>
            <wp:effectExtent l="0" t="0" r="0" b="0"/>
            <wp:docPr id="322060676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060676" name="Picture 9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AC8" w14:textId="5958B8FA" w:rsidR="004D12EA" w:rsidRDefault="004D12EA" w:rsidP="004D12EA">
      <w:pPr>
        <w:rPr>
          <w:color w:val="002060"/>
        </w:rPr>
      </w:pPr>
      <w:r>
        <w:rPr>
          <w:color w:val="002060"/>
        </w:rPr>
        <w:t>Question 8</w:t>
      </w:r>
    </w:p>
    <w:p w14:paraId="6588319D" w14:textId="58C88F7D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13591EB" wp14:editId="4301CF30">
            <wp:extent cx="5943600" cy="1687195"/>
            <wp:effectExtent l="0" t="0" r="0" b="1905"/>
            <wp:docPr id="748744691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744691" name="Picture 10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81649" w14:textId="18934325" w:rsidR="004D12EA" w:rsidRDefault="004D12EA" w:rsidP="004D12EA">
      <w:pPr>
        <w:rPr>
          <w:color w:val="002060"/>
        </w:rPr>
      </w:pPr>
      <w:r>
        <w:rPr>
          <w:color w:val="002060"/>
        </w:rPr>
        <w:t>Question 9</w:t>
      </w:r>
    </w:p>
    <w:p w14:paraId="6AD1513A" w14:textId="32CCC6E1" w:rsidR="00731B36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4F67E87" wp14:editId="00411856">
            <wp:extent cx="5943600" cy="1671320"/>
            <wp:effectExtent l="0" t="0" r="0" b="5080"/>
            <wp:docPr id="1932974642" name="Picture 11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974642" name="Picture 11" descr="A screenshot of a tes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D7A44" w14:textId="77777777" w:rsidR="00E572A7" w:rsidRDefault="00E572A7" w:rsidP="004D12EA">
      <w:pPr>
        <w:rPr>
          <w:color w:val="002060"/>
        </w:rPr>
      </w:pPr>
    </w:p>
    <w:p w14:paraId="550244EB" w14:textId="77777777" w:rsidR="00E572A7" w:rsidRDefault="00E572A7" w:rsidP="004D12EA">
      <w:pPr>
        <w:rPr>
          <w:color w:val="002060"/>
        </w:rPr>
      </w:pPr>
    </w:p>
    <w:p w14:paraId="484B34EA" w14:textId="77777777" w:rsidR="00E572A7" w:rsidRDefault="00E572A7" w:rsidP="004D12EA">
      <w:pPr>
        <w:rPr>
          <w:color w:val="002060"/>
        </w:rPr>
      </w:pPr>
    </w:p>
    <w:p w14:paraId="092F3E10" w14:textId="531ADADD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10</w:t>
      </w:r>
    </w:p>
    <w:p w14:paraId="08B14E55" w14:textId="6CB7A775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A0343B" wp14:editId="587973DC">
            <wp:extent cx="5943600" cy="2488565"/>
            <wp:effectExtent l="0" t="0" r="0" b="635"/>
            <wp:docPr id="2042668673" name="Picture 12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68673" name="Picture 12" descr="A screenshot of a computer screen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AF5DF" w14:textId="6F0341A7" w:rsidR="004D12EA" w:rsidRDefault="004D12EA" w:rsidP="004D12EA">
      <w:pPr>
        <w:rPr>
          <w:color w:val="002060"/>
        </w:rPr>
      </w:pPr>
      <w:r>
        <w:rPr>
          <w:color w:val="002060"/>
        </w:rPr>
        <w:t>Question 11</w:t>
      </w:r>
    </w:p>
    <w:p w14:paraId="6378D55E" w14:textId="57C7C141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4DB1AF" wp14:editId="1AE468CE">
            <wp:extent cx="5943600" cy="1762760"/>
            <wp:effectExtent l="0" t="0" r="0" b="2540"/>
            <wp:docPr id="1343184375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184375" name="Picture 13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7BD19" w14:textId="43202B43" w:rsidR="004D12EA" w:rsidRDefault="004D12EA" w:rsidP="004D12EA">
      <w:pPr>
        <w:rPr>
          <w:color w:val="002060"/>
        </w:rPr>
      </w:pPr>
      <w:r>
        <w:rPr>
          <w:color w:val="002060"/>
        </w:rPr>
        <w:t>Question 12</w:t>
      </w:r>
    </w:p>
    <w:p w14:paraId="77748F40" w14:textId="15BB9040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799B074" wp14:editId="18706F90">
            <wp:extent cx="5943600" cy="1821815"/>
            <wp:effectExtent l="0" t="0" r="0" b="0"/>
            <wp:docPr id="1174442069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442069" name="Picture 14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DD041" w14:textId="77777777" w:rsidR="00E572A7" w:rsidRDefault="00E572A7" w:rsidP="004D12EA">
      <w:pPr>
        <w:rPr>
          <w:color w:val="002060"/>
        </w:rPr>
      </w:pPr>
    </w:p>
    <w:p w14:paraId="721DB7F5" w14:textId="77777777" w:rsidR="00E572A7" w:rsidRDefault="00E572A7" w:rsidP="004D12EA">
      <w:pPr>
        <w:rPr>
          <w:color w:val="002060"/>
        </w:rPr>
      </w:pPr>
    </w:p>
    <w:p w14:paraId="6BB03BC3" w14:textId="77777777" w:rsidR="00E572A7" w:rsidRDefault="00E572A7" w:rsidP="004D12EA">
      <w:pPr>
        <w:rPr>
          <w:color w:val="002060"/>
        </w:rPr>
      </w:pPr>
    </w:p>
    <w:p w14:paraId="521A00D3" w14:textId="79271727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13</w:t>
      </w:r>
    </w:p>
    <w:p w14:paraId="4A3CEF40" w14:textId="44F0A8CA" w:rsidR="00731B36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F8821AD" wp14:editId="7F64C9B2">
            <wp:extent cx="5943600" cy="2256790"/>
            <wp:effectExtent l="0" t="0" r="0" b="3810"/>
            <wp:docPr id="249120519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120519" name="Picture 15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B64D4" w14:textId="1A22F5D0" w:rsidR="004D12EA" w:rsidRDefault="004D12EA" w:rsidP="004D12EA">
      <w:pPr>
        <w:rPr>
          <w:color w:val="002060"/>
        </w:rPr>
      </w:pPr>
      <w:r>
        <w:rPr>
          <w:color w:val="002060"/>
        </w:rPr>
        <w:t>Question 14</w:t>
      </w:r>
    </w:p>
    <w:p w14:paraId="2C3DD29B" w14:textId="000311F8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0D4FF7C" wp14:editId="2117CE8D">
            <wp:extent cx="5943600" cy="2850515"/>
            <wp:effectExtent l="0" t="0" r="0" b="0"/>
            <wp:docPr id="2082545755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545755" name="Picture 16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C3929" w14:textId="77777777" w:rsidR="00E572A7" w:rsidRDefault="00E572A7" w:rsidP="004D12EA">
      <w:pPr>
        <w:rPr>
          <w:color w:val="002060"/>
        </w:rPr>
      </w:pPr>
    </w:p>
    <w:p w14:paraId="4B2A6BAD" w14:textId="77777777" w:rsidR="00E572A7" w:rsidRDefault="00E572A7" w:rsidP="004D12EA">
      <w:pPr>
        <w:rPr>
          <w:color w:val="002060"/>
        </w:rPr>
      </w:pPr>
    </w:p>
    <w:p w14:paraId="663B6818" w14:textId="77777777" w:rsidR="00E572A7" w:rsidRDefault="00E572A7" w:rsidP="004D12EA">
      <w:pPr>
        <w:rPr>
          <w:color w:val="002060"/>
        </w:rPr>
      </w:pPr>
    </w:p>
    <w:p w14:paraId="1F03319B" w14:textId="77777777" w:rsidR="00E572A7" w:rsidRDefault="00E572A7" w:rsidP="004D12EA">
      <w:pPr>
        <w:rPr>
          <w:color w:val="002060"/>
        </w:rPr>
      </w:pPr>
    </w:p>
    <w:p w14:paraId="14C32CC4" w14:textId="77777777" w:rsidR="00E572A7" w:rsidRDefault="00E572A7" w:rsidP="004D12EA">
      <w:pPr>
        <w:rPr>
          <w:color w:val="002060"/>
        </w:rPr>
      </w:pPr>
    </w:p>
    <w:p w14:paraId="71F18E14" w14:textId="77777777" w:rsidR="00E572A7" w:rsidRDefault="00E572A7" w:rsidP="004D12EA">
      <w:pPr>
        <w:rPr>
          <w:color w:val="002060"/>
        </w:rPr>
      </w:pPr>
    </w:p>
    <w:p w14:paraId="0A8F7913" w14:textId="77777777" w:rsidR="00E572A7" w:rsidRDefault="00E572A7" w:rsidP="004D12EA">
      <w:pPr>
        <w:rPr>
          <w:color w:val="002060"/>
        </w:rPr>
      </w:pPr>
    </w:p>
    <w:p w14:paraId="3FA633D4" w14:textId="77777777" w:rsidR="00E572A7" w:rsidRDefault="00E572A7" w:rsidP="004D12EA">
      <w:pPr>
        <w:rPr>
          <w:color w:val="002060"/>
        </w:rPr>
      </w:pPr>
    </w:p>
    <w:p w14:paraId="60EA8747" w14:textId="3D249649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15</w:t>
      </w:r>
    </w:p>
    <w:p w14:paraId="66F915CA" w14:textId="7774332F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FDC8FB1" wp14:editId="2627F4A7">
            <wp:extent cx="5943600" cy="2867660"/>
            <wp:effectExtent l="0" t="0" r="0" b="2540"/>
            <wp:docPr id="1651238018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238018" name="Picture 17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67798" w14:textId="00C7B198" w:rsidR="004D12EA" w:rsidRDefault="004D12EA" w:rsidP="004D12EA">
      <w:pPr>
        <w:rPr>
          <w:color w:val="002060"/>
        </w:rPr>
      </w:pPr>
      <w:r>
        <w:rPr>
          <w:color w:val="002060"/>
        </w:rPr>
        <w:t>Question 16</w:t>
      </w:r>
    </w:p>
    <w:p w14:paraId="5749BE21" w14:textId="68D80A29" w:rsidR="008E6A2F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0AB796" wp14:editId="79DA8983">
            <wp:extent cx="5943600" cy="2028825"/>
            <wp:effectExtent l="0" t="0" r="0" b="3175"/>
            <wp:docPr id="636197723" name="Picture 1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197723" name="Picture 18" descr="A screenshot of a cell phon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AC184" w14:textId="78F12C9F" w:rsidR="004D12EA" w:rsidRDefault="004D12EA" w:rsidP="004D12EA">
      <w:pPr>
        <w:rPr>
          <w:color w:val="002060"/>
        </w:rPr>
      </w:pPr>
      <w:r>
        <w:rPr>
          <w:color w:val="002060"/>
        </w:rPr>
        <w:t>Question 17</w:t>
      </w:r>
    </w:p>
    <w:p w14:paraId="7BA4CA24" w14:textId="7A5EB6D1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E98644B" wp14:editId="11C58BB6">
            <wp:extent cx="5943600" cy="1891665"/>
            <wp:effectExtent l="0" t="0" r="0" b="635"/>
            <wp:docPr id="1133147009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147009" name="Picture 19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64319" w14:textId="0F001D0F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18</w:t>
      </w:r>
    </w:p>
    <w:p w14:paraId="351D5D91" w14:textId="385B78E1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8391400" wp14:editId="785CDDF6">
            <wp:extent cx="5943600" cy="1395730"/>
            <wp:effectExtent l="0" t="0" r="0" b="1270"/>
            <wp:docPr id="2015533385" name="Picture 20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533385" name="Picture 20" descr="A white rectangular object with black text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55DC0" w14:textId="77777777" w:rsidR="000F70F6" w:rsidRDefault="004D12EA" w:rsidP="004D12EA">
      <w:pPr>
        <w:rPr>
          <w:color w:val="002060"/>
        </w:rPr>
      </w:pPr>
      <w:r>
        <w:rPr>
          <w:color w:val="002060"/>
        </w:rPr>
        <w:t>Question 19</w:t>
      </w:r>
    </w:p>
    <w:p w14:paraId="4AE88023" w14:textId="641A5F4C" w:rsidR="004D12EA" w:rsidRDefault="000F70F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982CD9B" wp14:editId="097BCDBC">
            <wp:extent cx="5943600" cy="2156460"/>
            <wp:effectExtent l="0" t="0" r="0" b="2540"/>
            <wp:docPr id="1620805725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805725" name="Picture 2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9D5EB" w14:textId="4A8554EE" w:rsidR="004D12EA" w:rsidRDefault="004D12EA" w:rsidP="004D12EA">
      <w:pPr>
        <w:rPr>
          <w:color w:val="002060"/>
        </w:rPr>
      </w:pPr>
      <w:r>
        <w:rPr>
          <w:color w:val="002060"/>
        </w:rPr>
        <w:t>Question 20</w:t>
      </w:r>
    </w:p>
    <w:p w14:paraId="2255DF13" w14:textId="36BF8FB7" w:rsidR="004D12EA" w:rsidRDefault="00CE564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DF93FC3" wp14:editId="6C247260">
            <wp:extent cx="5943600" cy="2531745"/>
            <wp:effectExtent l="0" t="0" r="0" b="0"/>
            <wp:docPr id="72600815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00815" name="Picture 22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5F311" w14:textId="77777777" w:rsidR="00E572A7" w:rsidRDefault="00E572A7" w:rsidP="004D12EA">
      <w:pPr>
        <w:rPr>
          <w:color w:val="002060"/>
        </w:rPr>
      </w:pPr>
    </w:p>
    <w:p w14:paraId="3F8BE2B4" w14:textId="77777777" w:rsidR="00E572A7" w:rsidRDefault="00E572A7" w:rsidP="004D12EA">
      <w:pPr>
        <w:rPr>
          <w:color w:val="002060"/>
        </w:rPr>
      </w:pPr>
    </w:p>
    <w:p w14:paraId="29712EE9" w14:textId="77777777" w:rsidR="00E572A7" w:rsidRDefault="00E572A7" w:rsidP="004D12EA">
      <w:pPr>
        <w:rPr>
          <w:color w:val="002060"/>
        </w:rPr>
      </w:pPr>
    </w:p>
    <w:p w14:paraId="7FFC0FD5" w14:textId="7484E5CF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21</w:t>
      </w:r>
    </w:p>
    <w:p w14:paraId="670431E5" w14:textId="3279D74A" w:rsidR="004D12EA" w:rsidRDefault="00916EE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744F446" wp14:editId="3899DD8F">
            <wp:extent cx="5943600" cy="1762125"/>
            <wp:effectExtent l="0" t="0" r="0" b="3175"/>
            <wp:docPr id="1390811644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811644" name="Picture 23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CCACB" w14:textId="4D5700E3" w:rsidR="004D12EA" w:rsidRDefault="004D12EA" w:rsidP="004D12EA">
      <w:pPr>
        <w:rPr>
          <w:color w:val="002060"/>
        </w:rPr>
      </w:pPr>
      <w:r>
        <w:rPr>
          <w:color w:val="002060"/>
        </w:rPr>
        <w:t>Question 22</w:t>
      </w:r>
    </w:p>
    <w:p w14:paraId="6F36F1D2" w14:textId="2C957A4C" w:rsidR="004D12EA" w:rsidRDefault="00916EE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D817632" wp14:editId="1B7E7334">
            <wp:extent cx="5943600" cy="1395730"/>
            <wp:effectExtent l="0" t="0" r="0" b="1270"/>
            <wp:docPr id="288161603" name="Picture 24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161603" name="Picture 24" descr="A white rectangular object with black text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41364" w14:textId="013281E7" w:rsidR="004D12EA" w:rsidRDefault="004D12EA" w:rsidP="004D12EA">
      <w:pPr>
        <w:rPr>
          <w:color w:val="002060"/>
        </w:rPr>
      </w:pPr>
      <w:r>
        <w:rPr>
          <w:color w:val="002060"/>
        </w:rPr>
        <w:t>Question 23</w:t>
      </w:r>
    </w:p>
    <w:p w14:paraId="6AA4C44F" w14:textId="30FE04BC" w:rsidR="008E6A2F" w:rsidRDefault="00916EE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C086888" wp14:editId="7BD15064">
            <wp:extent cx="5943600" cy="1393190"/>
            <wp:effectExtent l="0" t="0" r="0" b="3810"/>
            <wp:docPr id="1146042726" name="Picture 2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042726" name="Picture 25" descr="A screenshot of a cell phone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4B39E" w14:textId="2DCE9E89" w:rsidR="004D12EA" w:rsidRDefault="004D12EA" w:rsidP="004D12EA">
      <w:pPr>
        <w:rPr>
          <w:color w:val="002060"/>
        </w:rPr>
      </w:pPr>
      <w:r>
        <w:rPr>
          <w:color w:val="002060"/>
        </w:rPr>
        <w:t>Question 24</w:t>
      </w:r>
    </w:p>
    <w:p w14:paraId="61704FA7" w14:textId="7F9F0F64" w:rsidR="004D12EA" w:rsidRDefault="00916EE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41E7800" wp14:editId="23049E57">
            <wp:extent cx="5943600" cy="1657350"/>
            <wp:effectExtent l="0" t="0" r="0" b="6350"/>
            <wp:docPr id="784061483" name="Picture 2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061483" name="Picture 26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CD18C" w14:textId="77777777" w:rsidR="00E572A7" w:rsidRDefault="00E572A7" w:rsidP="004D12EA">
      <w:pPr>
        <w:rPr>
          <w:color w:val="002060"/>
        </w:rPr>
      </w:pPr>
    </w:p>
    <w:p w14:paraId="77EAE29F" w14:textId="76216C18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25</w:t>
      </w:r>
    </w:p>
    <w:p w14:paraId="1D830A8C" w14:textId="42D9E39C" w:rsidR="004D12EA" w:rsidRDefault="00916EE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FDAB4B" wp14:editId="267AADEC">
            <wp:extent cx="5943600" cy="1775460"/>
            <wp:effectExtent l="0" t="0" r="0" b="2540"/>
            <wp:docPr id="1162983870" name="Picture 27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983870" name="Picture 27" descr="A screenshot of a math test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E637E" w14:textId="54971F8E" w:rsidR="004D12EA" w:rsidRDefault="004D12EA" w:rsidP="004D12EA">
      <w:pPr>
        <w:rPr>
          <w:color w:val="002060"/>
        </w:rPr>
      </w:pPr>
      <w:r>
        <w:rPr>
          <w:color w:val="002060"/>
        </w:rPr>
        <w:t>Question 26</w:t>
      </w:r>
    </w:p>
    <w:p w14:paraId="1C336F83" w14:textId="176A3716" w:rsidR="004D12EA" w:rsidRDefault="00916EE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0CFFDC3" wp14:editId="468B16E7">
            <wp:extent cx="5943600" cy="1564640"/>
            <wp:effectExtent l="0" t="0" r="0" b="0"/>
            <wp:docPr id="769640131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640131" name="Picture 28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B026A" w14:textId="032E6F0C" w:rsidR="004D12EA" w:rsidRDefault="004D12EA" w:rsidP="004D12EA">
      <w:pPr>
        <w:rPr>
          <w:color w:val="002060"/>
        </w:rPr>
      </w:pPr>
      <w:r>
        <w:rPr>
          <w:color w:val="002060"/>
        </w:rPr>
        <w:t>Question 27</w:t>
      </w:r>
    </w:p>
    <w:p w14:paraId="5F2ABE3B" w14:textId="6F52062F" w:rsidR="008E6A2F" w:rsidRDefault="00916EE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8C43A54" wp14:editId="76927FA9">
            <wp:extent cx="5943600" cy="2688590"/>
            <wp:effectExtent l="0" t="0" r="0" b="3810"/>
            <wp:docPr id="74473359" name="Picture 2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73359" name="Picture 29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318E9" w14:textId="77777777" w:rsidR="00E572A7" w:rsidRDefault="00E572A7" w:rsidP="004D12EA">
      <w:pPr>
        <w:rPr>
          <w:color w:val="002060"/>
        </w:rPr>
      </w:pPr>
    </w:p>
    <w:p w14:paraId="34C24610" w14:textId="77777777" w:rsidR="00E572A7" w:rsidRDefault="00E572A7" w:rsidP="004D12EA">
      <w:pPr>
        <w:rPr>
          <w:color w:val="002060"/>
        </w:rPr>
      </w:pPr>
    </w:p>
    <w:p w14:paraId="45272986" w14:textId="77777777" w:rsidR="00E572A7" w:rsidRDefault="00E572A7" w:rsidP="004D12EA">
      <w:pPr>
        <w:rPr>
          <w:color w:val="002060"/>
        </w:rPr>
      </w:pPr>
    </w:p>
    <w:p w14:paraId="4C40B81A" w14:textId="1C069FA4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28</w:t>
      </w:r>
    </w:p>
    <w:p w14:paraId="5946F32D" w14:textId="5FF752C4" w:rsidR="004D12EA" w:rsidRDefault="00916EE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E2F0F8E" wp14:editId="3C4D7F90">
            <wp:extent cx="5943600" cy="2804160"/>
            <wp:effectExtent l="0" t="0" r="0" b="2540"/>
            <wp:docPr id="1229766551" name="Picture 30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766551" name="Picture 30" descr="A screenshot of a test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DF58F" w14:textId="52188E2F" w:rsidR="004D12EA" w:rsidRDefault="004D12EA" w:rsidP="004D12EA">
      <w:pPr>
        <w:rPr>
          <w:color w:val="002060"/>
        </w:rPr>
      </w:pPr>
      <w:r>
        <w:rPr>
          <w:color w:val="002060"/>
        </w:rPr>
        <w:t>Question 29</w:t>
      </w:r>
    </w:p>
    <w:p w14:paraId="50DE317E" w14:textId="41390473" w:rsidR="004D12EA" w:rsidRDefault="0097783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6C9947" wp14:editId="40C803B9">
            <wp:extent cx="5943600" cy="2727960"/>
            <wp:effectExtent l="0" t="0" r="0" b="2540"/>
            <wp:docPr id="1451637199" name="Picture 31" descr="A screenshot of a flow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637199" name="Picture 31" descr="A screenshot of a flow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F81F2" w14:textId="77777777" w:rsidR="00E572A7" w:rsidRDefault="00E572A7" w:rsidP="004D12EA">
      <w:pPr>
        <w:rPr>
          <w:color w:val="002060"/>
        </w:rPr>
      </w:pPr>
    </w:p>
    <w:p w14:paraId="42E07D1B" w14:textId="77777777" w:rsidR="00E572A7" w:rsidRDefault="00E572A7" w:rsidP="004D12EA">
      <w:pPr>
        <w:rPr>
          <w:color w:val="002060"/>
        </w:rPr>
      </w:pPr>
    </w:p>
    <w:p w14:paraId="741FA47B" w14:textId="77777777" w:rsidR="00E572A7" w:rsidRDefault="00E572A7" w:rsidP="004D12EA">
      <w:pPr>
        <w:rPr>
          <w:color w:val="002060"/>
        </w:rPr>
      </w:pPr>
    </w:p>
    <w:p w14:paraId="055AEA52" w14:textId="77777777" w:rsidR="00E572A7" w:rsidRDefault="00E572A7" w:rsidP="004D12EA">
      <w:pPr>
        <w:rPr>
          <w:color w:val="002060"/>
        </w:rPr>
      </w:pPr>
    </w:p>
    <w:p w14:paraId="12C29B08" w14:textId="77777777" w:rsidR="00E572A7" w:rsidRDefault="00E572A7" w:rsidP="004D12EA">
      <w:pPr>
        <w:rPr>
          <w:color w:val="002060"/>
        </w:rPr>
      </w:pPr>
    </w:p>
    <w:p w14:paraId="0DCB6827" w14:textId="77777777" w:rsidR="00E572A7" w:rsidRDefault="00E572A7" w:rsidP="004D12EA">
      <w:pPr>
        <w:rPr>
          <w:color w:val="002060"/>
        </w:rPr>
      </w:pPr>
    </w:p>
    <w:p w14:paraId="42624877" w14:textId="4EC24484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30</w:t>
      </w:r>
    </w:p>
    <w:p w14:paraId="6C05823D" w14:textId="338460ED" w:rsidR="004D12EA" w:rsidRDefault="0097783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887347E" wp14:editId="1920E7BF">
            <wp:extent cx="5943600" cy="1650365"/>
            <wp:effectExtent l="0" t="0" r="0" b="635"/>
            <wp:docPr id="756719046" name="Picture 32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719046" name="Picture 32" descr="A screenshot of a test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DAC73" w14:textId="22E7605C" w:rsidR="004D12EA" w:rsidRDefault="004D12EA" w:rsidP="004D12EA">
      <w:pPr>
        <w:rPr>
          <w:color w:val="002060"/>
        </w:rPr>
      </w:pPr>
      <w:r>
        <w:rPr>
          <w:color w:val="002060"/>
        </w:rPr>
        <w:t>Question 31</w:t>
      </w:r>
    </w:p>
    <w:p w14:paraId="176B3D9B" w14:textId="7D480072" w:rsidR="004D12EA" w:rsidRDefault="0097783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460DAC" wp14:editId="51B1A9C7">
            <wp:extent cx="5943600" cy="1666875"/>
            <wp:effectExtent l="0" t="0" r="0" b="0"/>
            <wp:docPr id="1822323225" name="Picture 3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323225" name="Picture 33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BC134" w14:textId="77777777" w:rsidR="00977832" w:rsidRDefault="004D12EA" w:rsidP="004D12EA">
      <w:pPr>
        <w:rPr>
          <w:color w:val="002060"/>
        </w:rPr>
      </w:pPr>
      <w:r>
        <w:rPr>
          <w:color w:val="002060"/>
        </w:rPr>
        <w:t>Question 32</w:t>
      </w:r>
    </w:p>
    <w:p w14:paraId="63D6DDD4" w14:textId="268FC4A7" w:rsidR="008E6A2F" w:rsidRDefault="0097783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E501478" wp14:editId="4B9E5F4E">
            <wp:extent cx="5943600" cy="1805940"/>
            <wp:effectExtent l="0" t="0" r="0" b="0"/>
            <wp:docPr id="112535579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35579" name="Picture 34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0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2BD2" w14:textId="2283EE48" w:rsidR="004D12EA" w:rsidRDefault="004D12EA" w:rsidP="004D12EA">
      <w:pPr>
        <w:rPr>
          <w:color w:val="002060"/>
        </w:rPr>
      </w:pPr>
      <w:r>
        <w:rPr>
          <w:color w:val="002060"/>
        </w:rPr>
        <w:t>Question 33</w:t>
      </w:r>
    </w:p>
    <w:p w14:paraId="4FC754BE" w14:textId="11C39652" w:rsidR="004D12EA" w:rsidRDefault="00D048D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76A878E" wp14:editId="3F68259A">
            <wp:extent cx="5943600" cy="1390015"/>
            <wp:effectExtent l="0" t="0" r="0" b="0"/>
            <wp:docPr id="1021908495" name="Picture 35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908495" name="Picture 35" descr="A white rectangular object with black text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8308C" w14:textId="14157937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34</w:t>
      </w:r>
    </w:p>
    <w:p w14:paraId="6170D1DC" w14:textId="2D1CA301" w:rsidR="004D12EA" w:rsidRDefault="00D048D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EA617BC" wp14:editId="5F597B83">
            <wp:extent cx="5943600" cy="1771650"/>
            <wp:effectExtent l="0" t="0" r="0" b="6350"/>
            <wp:docPr id="1785561135" name="Picture 3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561135" name="Picture 36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7F17A" w14:textId="40F963B0" w:rsidR="004D12EA" w:rsidRDefault="004D12EA" w:rsidP="004D12EA">
      <w:pPr>
        <w:rPr>
          <w:color w:val="002060"/>
        </w:rPr>
      </w:pPr>
      <w:r>
        <w:rPr>
          <w:color w:val="002060"/>
        </w:rPr>
        <w:t>Question 35</w:t>
      </w:r>
    </w:p>
    <w:p w14:paraId="5A687E12" w14:textId="4C3AD490" w:rsidR="004D12EA" w:rsidRDefault="005015B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7F96AAA" wp14:editId="697410A3">
            <wp:extent cx="5943600" cy="1678305"/>
            <wp:effectExtent l="0" t="0" r="0" b="0"/>
            <wp:docPr id="1596299668" name="Picture 3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299668" name="Picture 37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F7D13" w14:textId="6C7909EE" w:rsidR="004D12EA" w:rsidRDefault="004D12EA" w:rsidP="004D12EA">
      <w:pPr>
        <w:rPr>
          <w:color w:val="002060"/>
        </w:rPr>
      </w:pPr>
      <w:r>
        <w:rPr>
          <w:color w:val="002060"/>
        </w:rPr>
        <w:t>Question 36</w:t>
      </w:r>
    </w:p>
    <w:p w14:paraId="54F0DDB0" w14:textId="6767116A" w:rsidR="004D12EA" w:rsidRDefault="005015B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8140A03" wp14:editId="28D04B9C">
            <wp:extent cx="5943600" cy="1889760"/>
            <wp:effectExtent l="0" t="0" r="0" b="2540"/>
            <wp:docPr id="1952067624" name="Picture 38" descr="A white rectangular sign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067624" name="Picture 38" descr="A white rectangular sign with black text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A1F79" w14:textId="77777777" w:rsidR="00E572A7" w:rsidRDefault="00E572A7" w:rsidP="004D12EA">
      <w:pPr>
        <w:rPr>
          <w:color w:val="002060"/>
        </w:rPr>
      </w:pPr>
    </w:p>
    <w:p w14:paraId="31A823D5" w14:textId="77777777" w:rsidR="00E572A7" w:rsidRDefault="00E572A7" w:rsidP="004D12EA">
      <w:pPr>
        <w:rPr>
          <w:color w:val="002060"/>
        </w:rPr>
      </w:pPr>
    </w:p>
    <w:p w14:paraId="5BB63EE9" w14:textId="77777777" w:rsidR="00E572A7" w:rsidRDefault="00E572A7" w:rsidP="004D12EA">
      <w:pPr>
        <w:rPr>
          <w:color w:val="002060"/>
        </w:rPr>
      </w:pPr>
    </w:p>
    <w:p w14:paraId="64C9ED8F" w14:textId="77777777" w:rsidR="00E572A7" w:rsidRDefault="00E572A7" w:rsidP="004D12EA">
      <w:pPr>
        <w:rPr>
          <w:color w:val="002060"/>
        </w:rPr>
      </w:pPr>
    </w:p>
    <w:p w14:paraId="19255A9B" w14:textId="77777777" w:rsidR="00E572A7" w:rsidRDefault="00E572A7" w:rsidP="004D12EA">
      <w:pPr>
        <w:rPr>
          <w:color w:val="002060"/>
        </w:rPr>
      </w:pPr>
    </w:p>
    <w:p w14:paraId="17D57FFE" w14:textId="31AB7146" w:rsidR="005015B1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37</w:t>
      </w:r>
    </w:p>
    <w:p w14:paraId="4BB8707E" w14:textId="749BFF9F" w:rsidR="004D12EA" w:rsidRDefault="005015B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555168A" wp14:editId="1B82332C">
            <wp:extent cx="5943600" cy="1918335"/>
            <wp:effectExtent l="0" t="0" r="0" b="0"/>
            <wp:docPr id="2066261604" name="Picture 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61604" name="Picture 39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7420D" w14:textId="700707A0" w:rsidR="004D12EA" w:rsidRDefault="004D12EA" w:rsidP="004D12EA">
      <w:pPr>
        <w:rPr>
          <w:color w:val="002060"/>
        </w:rPr>
      </w:pPr>
      <w:r>
        <w:rPr>
          <w:color w:val="002060"/>
        </w:rPr>
        <w:t>Question 38</w:t>
      </w:r>
    </w:p>
    <w:p w14:paraId="2595AD30" w14:textId="4A4459B1" w:rsidR="004D12EA" w:rsidRDefault="005015B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31C447" wp14:editId="45377D7F">
            <wp:extent cx="5943600" cy="2823210"/>
            <wp:effectExtent l="0" t="0" r="0" b="0"/>
            <wp:docPr id="497029471" name="Picture 4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029471" name="Picture 40" descr="A screenshot of a cell phone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0993D" w14:textId="6FFFDC47" w:rsidR="004D12EA" w:rsidRDefault="004D12EA" w:rsidP="004D12EA">
      <w:pPr>
        <w:rPr>
          <w:color w:val="002060"/>
        </w:rPr>
      </w:pPr>
      <w:r>
        <w:rPr>
          <w:color w:val="002060"/>
        </w:rPr>
        <w:t>Question 39</w:t>
      </w:r>
    </w:p>
    <w:p w14:paraId="1B54F054" w14:textId="07013F72" w:rsidR="004D12EA" w:rsidRDefault="005015B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5EBAAD7" wp14:editId="3E25DE65">
            <wp:extent cx="5943600" cy="1777365"/>
            <wp:effectExtent l="0" t="0" r="0" b="635"/>
            <wp:docPr id="1376168222" name="Picture 41" descr="A screenshot of a questionnai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168222" name="Picture 41" descr="A screenshot of a questionnaire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6DC27" w14:textId="77777777" w:rsidR="00E572A7" w:rsidRDefault="00E572A7" w:rsidP="004D12EA">
      <w:pPr>
        <w:rPr>
          <w:color w:val="002060"/>
        </w:rPr>
      </w:pPr>
    </w:p>
    <w:p w14:paraId="6F2CF60A" w14:textId="4911AD6C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40</w:t>
      </w:r>
    </w:p>
    <w:p w14:paraId="17D23EFC" w14:textId="350A3923" w:rsidR="004D12EA" w:rsidRDefault="005015B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43ECEC0" wp14:editId="155CB7F9">
            <wp:extent cx="5943600" cy="2818765"/>
            <wp:effectExtent l="0" t="0" r="0" b="635"/>
            <wp:docPr id="586392513" name="Picture 42" descr="A screenshot of a computer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392513" name="Picture 42" descr="A screenshot of a computer game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74180" w14:textId="25675693" w:rsidR="004D12EA" w:rsidRDefault="004D12EA" w:rsidP="004D12EA">
      <w:pPr>
        <w:rPr>
          <w:color w:val="002060"/>
        </w:rPr>
      </w:pPr>
      <w:r>
        <w:rPr>
          <w:color w:val="002060"/>
        </w:rPr>
        <w:t>Question 41</w:t>
      </w:r>
    </w:p>
    <w:p w14:paraId="47BA747A" w14:textId="1908F42E" w:rsidR="008E6A2F" w:rsidRDefault="005015B1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78C47F4" wp14:editId="64ACD6D1">
            <wp:extent cx="5943600" cy="1550035"/>
            <wp:effectExtent l="0" t="0" r="0" b="0"/>
            <wp:docPr id="1951347285" name="Picture 4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347285" name="Picture 43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6676D" w14:textId="77777777" w:rsidR="00E572A7" w:rsidRDefault="00E572A7" w:rsidP="004D12EA">
      <w:pPr>
        <w:rPr>
          <w:color w:val="002060"/>
        </w:rPr>
      </w:pPr>
    </w:p>
    <w:p w14:paraId="10560F23" w14:textId="77777777" w:rsidR="00E572A7" w:rsidRDefault="00E572A7" w:rsidP="004D12EA">
      <w:pPr>
        <w:rPr>
          <w:color w:val="002060"/>
        </w:rPr>
      </w:pPr>
    </w:p>
    <w:p w14:paraId="299CA9CB" w14:textId="77777777" w:rsidR="00E572A7" w:rsidRDefault="00E572A7" w:rsidP="004D12EA">
      <w:pPr>
        <w:rPr>
          <w:color w:val="002060"/>
        </w:rPr>
      </w:pPr>
    </w:p>
    <w:p w14:paraId="4CDFE7B7" w14:textId="77777777" w:rsidR="00E572A7" w:rsidRDefault="00E572A7" w:rsidP="004D12EA">
      <w:pPr>
        <w:rPr>
          <w:color w:val="002060"/>
        </w:rPr>
      </w:pPr>
    </w:p>
    <w:p w14:paraId="7445362B" w14:textId="77777777" w:rsidR="00E572A7" w:rsidRDefault="00E572A7" w:rsidP="004D12EA">
      <w:pPr>
        <w:rPr>
          <w:color w:val="002060"/>
        </w:rPr>
      </w:pPr>
    </w:p>
    <w:p w14:paraId="7DA00CC8" w14:textId="77777777" w:rsidR="00E572A7" w:rsidRDefault="00E572A7" w:rsidP="004D12EA">
      <w:pPr>
        <w:rPr>
          <w:color w:val="002060"/>
        </w:rPr>
      </w:pPr>
    </w:p>
    <w:p w14:paraId="17818BE1" w14:textId="77777777" w:rsidR="00E572A7" w:rsidRDefault="00E572A7" w:rsidP="004D12EA">
      <w:pPr>
        <w:rPr>
          <w:color w:val="002060"/>
        </w:rPr>
      </w:pPr>
    </w:p>
    <w:p w14:paraId="2E59A617" w14:textId="77777777" w:rsidR="00E572A7" w:rsidRDefault="00E572A7" w:rsidP="004D12EA">
      <w:pPr>
        <w:rPr>
          <w:color w:val="002060"/>
        </w:rPr>
      </w:pPr>
    </w:p>
    <w:p w14:paraId="489E08D2" w14:textId="77777777" w:rsidR="00E572A7" w:rsidRDefault="00E572A7" w:rsidP="004D12EA">
      <w:pPr>
        <w:rPr>
          <w:color w:val="002060"/>
        </w:rPr>
      </w:pPr>
    </w:p>
    <w:p w14:paraId="351D63A1" w14:textId="77777777" w:rsidR="00E572A7" w:rsidRDefault="00E572A7" w:rsidP="004D12EA">
      <w:pPr>
        <w:rPr>
          <w:color w:val="002060"/>
        </w:rPr>
      </w:pPr>
    </w:p>
    <w:p w14:paraId="7BC59D3A" w14:textId="71C53208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42</w:t>
      </w:r>
    </w:p>
    <w:p w14:paraId="5F756B01" w14:textId="4D440AF0" w:rsidR="004D12EA" w:rsidRDefault="00D8215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6648635" wp14:editId="28D87E89">
            <wp:extent cx="5943600" cy="2803525"/>
            <wp:effectExtent l="0" t="0" r="0" b="3175"/>
            <wp:docPr id="320526977" name="Picture 4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526977" name="Picture 44" descr="A screenshot of a cell phone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92972" w14:textId="7EFCFEEE" w:rsidR="004D12EA" w:rsidRDefault="004D12EA" w:rsidP="004D12EA">
      <w:pPr>
        <w:rPr>
          <w:color w:val="002060"/>
        </w:rPr>
      </w:pPr>
      <w:r>
        <w:rPr>
          <w:color w:val="002060"/>
        </w:rPr>
        <w:t>Question 43</w:t>
      </w:r>
    </w:p>
    <w:p w14:paraId="6155CA4A" w14:textId="15871F48" w:rsidR="004D12EA" w:rsidRDefault="00D8215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C7D994" wp14:editId="672D9B1A">
            <wp:extent cx="5943600" cy="1536065"/>
            <wp:effectExtent l="0" t="0" r="0" b="635"/>
            <wp:docPr id="899647248" name="Picture 4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647248" name="Picture 45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97925" w14:textId="260DDAF7" w:rsidR="004D12EA" w:rsidRDefault="004D12EA" w:rsidP="004D12EA">
      <w:pPr>
        <w:rPr>
          <w:color w:val="002060"/>
        </w:rPr>
      </w:pPr>
      <w:r>
        <w:rPr>
          <w:color w:val="002060"/>
        </w:rPr>
        <w:t>Question 44</w:t>
      </w:r>
    </w:p>
    <w:p w14:paraId="74AA0A85" w14:textId="4381BE8B" w:rsidR="004D12EA" w:rsidRDefault="00D8215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377C0B2" wp14:editId="6DFA302F">
            <wp:extent cx="5943600" cy="1548765"/>
            <wp:effectExtent l="0" t="0" r="0" b="635"/>
            <wp:docPr id="1407160135" name="Picture 4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60135" name="Picture 46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4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81017" w14:textId="77777777" w:rsidR="00E572A7" w:rsidRDefault="00E572A7" w:rsidP="004D12EA">
      <w:pPr>
        <w:rPr>
          <w:color w:val="002060"/>
        </w:rPr>
      </w:pPr>
    </w:p>
    <w:p w14:paraId="66856810" w14:textId="77777777" w:rsidR="00E572A7" w:rsidRDefault="00E572A7" w:rsidP="004D12EA">
      <w:pPr>
        <w:rPr>
          <w:color w:val="002060"/>
        </w:rPr>
      </w:pPr>
    </w:p>
    <w:p w14:paraId="4BBDB33B" w14:textId="77777777" w:rsidR="00E572A7" w:rsidRDefault="00E572A7" w:rsidP="004D12EA">
      <w:pPr>
        <w:rPr>
          <w:color w:val="002060"/>
        </w:rPr>
      </w:pPr>
    </w:p>
    <w:p w14:paraId="705DC682" w14:textId="26F62387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45</w:t>
      </w:r>
    </w:p>
    <w:p w14:paraId="485CA180" w14:textId="1A124220" w:rsidR="008E6A2F" w:rsidRDefault="00D8215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7F8F21" wp14:editId="146B0092">
            <wp:extent cx="5943600" cy="2030730"/>
            <wp:effectExtent l="0" t="0" r="0" b="1270"/>
            <wp:docPr id="1981028023" name="Picture 4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028023" name="Picture 47" descr="A screenshot of a comput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D4078" w14:textId="42D594E3" w:rsidR="004D12EA" w:rsidRDefault="004D12EA" w:rsidP="004D12EA">
      <w:pPr>
        <w:rPr>
          <w:color w:val="002060"/>
        </w:rPr>
      </w:pPr>
      <w:r>
        <w:rPr>
          <w:color w:val="002060"/>
        </w:rPr>
        <w:t>Question 46</w:t>
      </w:r>
    </w:p>
    <w:p w14:paraId="447F3A73" w14:textId="0447DC4F" w:rsidR="004D12EA" w:rsidRDefault="00D8215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3DB8562" wp14:editId="52FE76AC">
            <wp:extent cx="5943600" cy="1536065"/>
            <wp:effectExtent l="0" t="0" r="0" b="635"/>
            <wp:docPr id="662872792" name="Picture 48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872792" name="Picture 48" descr="A screenshot of a phone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05FCE" w14:textId="5BA422BD" w:rsidR="004D12EA" w:rsidRDefault="004D12EA" w:rsidP="004D12EA">
      <w:pPr>
        <w:rPr>
          <w:color w:val="002060"/>
        </w:rPr>
      </w:pPr>
      <w:r>
        <w:rPr>
          <w:color w:val="002060"/>
        </w:rPr>
        <w:t>Question 47</w:t>
      </w:r>
    </w:p>
    <w:p w14:paraId="27337F65" w14:textId="7E430E89" w:rsidR="00227A5B" w:rsidRDefault="00D8215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D91AA42" wp14:editId="40DC14C1">
            <wp:extent cx="5943600" cy="1417320"/>
            <wp:effectExtent l="0" t="0" r="0" b="5080"/>
            <wp:docPr id="1236238252" name="Picture 4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238252" name="Picture 49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1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F654B" w14:textId="77777777" w:rsidR="00E572A7" w:rsidRDefault="00E572A7" w:rsidP="004D12EA">
      <w:pPr>
        <w:rPr>
          <w:color w:val="002060"/>
        </w:rPr>
      </w:pPr>
    </w:p>
    <w:p w14:paraId="6BDAE7CE" w14:textId="77777777" w:rsidR="00E572A7" w:rsidRDefault="00E572A7" w:rsidP="004D12EA">
      <w:pPr>
        <w:rPr>
          <w:color w:val="002060"/>
        </w:rPr>
      </w:pPr>
    </w:p>
    <w:p w14:paraId="1DC85E51" w14:textId="77777777" w:rsidR="00E572A7" w:rsidRDefault="00E572A7" w:rsidP="004D12EA">
      <w:pPr>
        <w:rPr>
          <w:color w:val="002060"/>
        </w:rPr>
      </w:pPr>
    </w:p>
    <w:p w14:paraId="197C645F" w14:textId="77777777" w:rsidR="00E572A7" w:rsidRDefault="00E572A7" w:rsidP="004D12EA">
      <w:pPr>
        <w:rPr>
          <w:color w:val="002060"/>
        </w:rPr>
      </w:pPr>
    </w:p>
    <w:p w14:paraId="68A36AB1" w14:textId="77777777" w:rsidR="00E572A7" w:rsidRDefault="00E572A7" w:rsidP="004D12EA">
      <w:pPr>
        <w:rPr>
          <w:color w:val="002060"/>
        </w:rPr>
      </w:pPr>
    </w:p>
    <w:p w14:paraId="36B153E9" w14:textId="77777777" w:rsidR="00E572A7" w:rsidRDefault="00E572A7" w:rsidP="004D12EA">
      <w:pPr>
        <w:rPr>
          <w:color w:val="002060"/>
        </w:rPr>
      </w:pPr>
    </w:p>
    <w:p w14:paraId="5B43A385" w14:textId="77777777" w:rsidR="00E572A7" w:rsidRDefault="00E572A7" w:rsidP="004D12EA">
      <w:pPr>
        <w:rPr>
          <w:color w:val="002060"/>
        </w:rPr>
      </w:pPr>
    </w:p>
    <w:p w14:paraId="52FC72E3" w14:textId="4BECECC2" w:rsidR="008E6A2F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48</w:t>
      </w:r>
    </w:p>
    <w:p w14:paraId="4157F62B" w14:textId="2A49081E" w:rsidR="008E6A2F" w:rsidRDefault="00D8215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C93ABE" wp14:editId="76B8C776">
            <wp:extent cx="5943600" cy="1746885"/>
            <wp:effectExtent l="0" t="0" r="0" b="5715"/>
            <wp:docPr id="1863673704" name="Picture 5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673704" name="Picture 50" descr="A screenshot of a comput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B80D7" w14:textId="6DCF3603" w:rsidR="004D12EA" w:rsidRDefault="004D12EA" w:rsidP="004D12EA">
      <w:pPr>
        <w:rPr>
          <w:color w:val="002060"/>
        </w:rPr>
      </w:pPr>
      <w:r>
        <w:rPr>
          <w:color w:val="002060"/>
        </w:rPr>
        <w:t>Question 49</w:t>
      </w:r>
    </w:p>
    <w:p w14:paraId="2A3C00D5" w14:textId="041ABF12" w:rsidR="004D12EA" w:rsidRDefault="00D8215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20D3A8" wp14:editId="19C61A80">
            <wp:extent cx="5943600" cy="2826385"/>
            <wp:effectExtent l="0" t="0" r="0" b="5715"/>
            <wp:docPr id="1557974739" name="Picture 51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974739" name="Picture 51" descr="A screenshot of a test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C0879" w14:textId="77777777" w:rsidR="00E572A7" w:rsidRDefault="00E572A7" w:rsidP="004D12EA">
      <w:pPr>
        <w:rPr>
          <w:color w:val="002060"/>
        </w:rPr>
      </w:pPr>
    </w:p>
    <w:p w14:paraId="7DB37835" w14:textId="77777777" w:rsidR="00E572A7" w:rsidRDefault="00E572A7" w:rsidP="004D12EA">
      <w:pPr>
        <w:rPr>
          <w:color w:val="002060"/>
        </w:rPr>
      </w:pPr>
    </w:p>
    <w:p w14:paraId="47153E6C" w14:textId="77777777" w:rsidR="00E572A7" w:rsidRDefault="00E572A7" w:rsidP="004D12EA">
      <w:pPr>
        <w:rPr>
          <w:color w:val="002060"/>
        </w:rPr>
      </w:pPr>
    </w:p>
    <w:p w14:paraId="02185817" w14:textId="77777777" w:rsidR="00E572A7" w:rsidRDefault="00E572A7" w:rsidP="004D12EA">
      <w:pPr>
        <w:rPr>
          <w:color w:val="002060"/>
        </w:rPr>
      </w:pPr>
    </w:p>
    <w:p w14:paraId="1BABA569" w14:textId="77777777" w:rsidR="00E572A7" w:rsidRDefault="00E572A7" w:rsidP="004D12EA">
      <w:pPr>
        <w:rPr>
          <w:color w:val="002060"/>
        </w:rPr>
      </w:pPr>
    </w:p>
    <w:p w14:paraId="3AD34212" w14:textId="77777777" w:rsidR="00E572A7" w:rsidRDefault="00E572A7" w:rsidP="004D12EA">
      <w:pPr>
        <w:rPr>
          <w:color w:val="002060"/>
        </w:rPr>
      </w:pPr>
    </w:p>
    <w:p w14:paraId="25417BFB" w14:textId="77777777" w:rsidR="00E572A7" w:rsidRDefault="00E572A7" w:rsidP="004D12EA">
      <w:pPr>
        <w:rPr>
          <w:color w:val="002060"/>
        </w:rPr>
      </w:pPr>
    </w:p>
    <w:p w14:paraId="52EFF7C5" w14:textId="77777777" w:rsidR="00E572A7" w:rsidRDefault="00E572A7" w:rsidP="004D12EA">
      <w:pPr>
        <w:rPr>
          <w:color w:val="002060"/>
        </w:rPr>
      </w:pPr>
    </w:p>
    <w:p w14:paraId="56F9BB73" w14:textId="77777777" w:rsidR="00E572A7" w:rsidRDefault="00E572A7" w:rsidP="004D12EA">
      <w:pPr>
        <w:rPr>
          <w:color w:val="002060"/>
        </w:rPr>
      </w:pPr>
    </w:p>
    <w:p w14:paraId="1AB4AEAD" w14:textId="77777777" w:rsidR="00E572A7" w:rsidRDefault="00E572A7" w:rsidP="004D12EA">
      <w:pPr>
        <w:rPr>
          <w:color w:val="002060"/>
        </w:rPr>
      </w:pPr>
    </w:p>
    <w:p w14:paraId="64A96693" w14:textId="4599072A" w:rsidR="004D12EA" w:rsidRPr="00D8215D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50</w:t>
      </w:r>
    </w:p>
    <w:p w14:paraId="723C852B" w14:textId="45C702A0" w:rsidR="001D546D" w:rsidRPr="004D12EA" w:rsidRDefault="00D8215D" w:rsidP="004D12EA">
      <w:r>
        <w:rPr>
          <w:noProof/>
        </w:rPr>
        <w:drawing>
          <wp:inline distT="0" distB="0" distL="0" distR="0" wp14:anchorId="7EBC8B0A" wp14:editId="438830DA">
            <wp:extent cx="5943600" cy="2772410"/>
            <wp:effectExtent l="0" t="0" r="0" b="0"/>
            <wp:docPr id="1782349868" name="Picture 5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349868" name="Picture 52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546D" w:rsidRPr="004D12EA" w:rsidSect="008F030B">
      <w:footerReference w:type="default" r:id="rId62"/>
      <w:headerReference w:type="first" r:id="rId63"/>
      <w:footerReference w:type="first" r:id="rId64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28A4D2" w14:textId="77777777" w:rsidR="000219B6" w:rsidRDefault="000219B6" w:rsidP="001604A4">
      <w:r>
        <w:separator/>
      </w:r>
    </w:p>
    <w:p w14:paraId="2B47E5E8" w14:textId="77777777" w:rsidR="000219B6" w:rsidRDefault="000219B6"/>
  </w:endnote>
  <w:endnote w:type="continuationSeparator" w:id="0">
    <w:p w14:paraId="72FA5C1C" w14:textId="77777777" w:rsidR="000219B6" w:rsidRDefault="000219B6" w:rsidP="001604A4">
      <w:r>
        <w:continuationSeparator/>
      </w:r>
    </w:p>
    <w:p w14:paraId="09AC91A4" w14:textId="77777777" w:rsidR="000219B6" w:rsidRDefault="000219B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23F329AE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E572A7">
          <w:rPr>
            <w:color w:val="362580" w:themeColor="accent1"/>
          </w:rPr>
          <w:t>Biology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5E368B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1582B12D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E572A7">
          <w:rPr>
            <w:color w:val="362580" w:themeColor="accent1"/>
          </w:rPr>
          <w:t>Biology</w:t>
        </w:r>
      </w:sdtContent>
    </w:sdt>
    <w:r w:rsidR="00F4124B" w:rsidRPr="00B90A74">
      <w:rPr>
        <w:color w:val="362580" w:themeColor="accent1"/>
      </w:rPr>
      <w:t>: S</w:t>
    </w:r>
    <w:r w:rsidR="00D54556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6DD229" w14:textId="77777777" w:rsidR="000219B6" w:rsidRDefault="000219B6" w:rsidP="001604A4">
      <w:r>
        <w:separator/>
      </w:r>
    </w:p>
    <w:p w14:paraId="6A242B49" w14:textId="77777777" w:rsidR="000219B6" w:rsidRDefault="000219B6"/>
  </w:footnote>
  <w:footnote w:type="continuationSeparator" w:id="0">
    <w:p w14:paraId="1C2FE575" w14:textId="77777777" w:rsidR="000219B6" w:rsidRDefault="000219B6" w:rsidP="001604A4">
      <w:r>
        <w:continuationSeparator/>
      </w:r>
    </w:p>
    <w:p w14:paraId="74826795" w14:textId="77777777" w:rsidR="000219B6" w:rsidRDefault="000219B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6F29D899" w:rsidR="002B5591" w:rsidRPr="00B90A74" w:rsidRDefault="00AB7A50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Biology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 w:rsidR="009C37FA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ample </w:t>
                          </w:r>
                          <w:r w:rsidR="00227A5B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Test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" fillcolor="#100f78" stroked="f" strokeweight=".25pt">
              <v:shadow on="t" color="black" opacity=".25" origin=",.5" offset="-.27569mm,.64947mm"/>
              <v:textbox>
                <w:txbxContent>
                  <w:p w14:paraId="5359E7D3" w14:textId="6F29D899" w:rsidR="002B5591" w:rsidRPr="00B90A74" w:rsidRDefault="00AB7A50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Biology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 w:rsidR="009C37FA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ample </w:t>
                    </w:r>
                    <w:r w:rsidR="00227A5B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Test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18E15BB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19B6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0ADB"/>
    <w:rsid w:val="000B100A"/>
    <w:rsid w:val="000B1B46"/>
    <w:rsid w:val="000B238C"/>
    <w:rsid w:val="000B2E8A"/>
    <w:rsid w:val="000B31F5"/>
    <w:rsid w:val="000B32AB"/>
    <w:rsid w:val="000B33F4"/>
    <w:rsid w:val="000B380D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0F6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33A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67AA5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0C7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A5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01E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12EA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5B1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68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2B9C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2F1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1B36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499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A2F"/>
    <w:rsid w:val="008E6C69"/>
    <w:rsid w:val="008E6E01"/>
    <w:rsid w:val="008F0007"/>
    <w:rsid w:val="008F030B"/>
    <w:rsid w:val="008F04FE"/>
    <w:rsid w:val="008F1915"/>
    <w:rsid w:val="008F1C68"/>
    <w:rsid w:val="008F20B2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6EE1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77832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7FA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A5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5E0B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48C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60C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3EFD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CD6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0EE2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640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48D2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3AD4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556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15D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600"/>
    <w:rsid w:val="00E5172D"/>
    <w:rsid w:val="00E5244E"/>
    <w:rsid w:val="00E527B2"/>
    <w:rsid w:val="00E547C6"/>
    <w:rsid w:val="00E55E9C"/>
    <w:rsid w:val="00E564A9"/>
    <w:rsid w:val="00E572A7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0F0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2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3051B"/>
    <w:rsid w:val="00460AB5"/>
    <w:rsid w:val="0047073C"/>
    <w:rsid w:val="00530CA2"/>
    <w:rsid w:val="005A630A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15E0B"/>
    <w:rsid w:val="00B34A81"/>
    <w:rsid w:val="00B834FF"/>
    <w:rsid w:val="00CB4DFE"/>
    <w:rsid w:val="00CE29CA"/>
    <w:rsid w:val="00D96285"/>
    <w:rsid w:val="00DB1F28"/>
    <w:rsid w:val="00DE3DE3"/>
    <w:rsid w:val="00DF0E17"/>
    <w:rsid w:val="00E13EF6"/>
    <w:rsid w:val="00E367BD"/>
    <w:rsid w:val="00E47F63"/>
    <w:rsid w:val="00E51600"/>
    <w:rsid w:val="00EB79CC"/>
    <w:rsid w:val="00F27BDD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5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8</TotalTime>
  <Pages>18</Pages>
  <Words>113</Words>
  <Characters>647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759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Biology</dc:title>
  <dc:subject>Sample Exam</dc:subject>
  <dc:creator>Edgenuity</dc:creator>
  <cp:lastModifiedBy>Sarah Busby</cp:lastModifiedBy>
  <cp:revision>10</cp:revision>
  <cp:lastPrinted>2020-06-17T18:19:00Z</cp:lastPrinted>
  <dcterms:created xsi:type="dcterms:W3CDTF">2024-10-10T20:35:00Z</dcterms:created>
  <dcterms:modified xsi:type="dcterms:W3CDTF">2024-10-10T22:19:00Z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